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227EEE6" w14:textId="77777777" w:rsidR="00654E8F" w:rsidRDefault="00654E8F" w:rsidP="0001436A">
      <w:pPr>
        <w:pStyle w:val="SupplementaryMaterial"/>
      </w:pPr>
      <w:r w:rsidRPr="001549D3">
        <w:t>Supplementary Material</w:t>
      </w:r>
    </w:p>
    <w:p w14:paraId="081F918A" w14:textId="6A0F94F7" w:rsidR="00687CD6" w:rsidRDefault="00687CD6" w:rsidP="00687CD6">
      <w:pPr>
        <w:pStyle w:val="aff4"/>
      </w:pPr>
      <w:r w:rsidRPr="00687CD6">
        <w:t xml:space="preserve">Evolution of seed characters and dispersal modes in </w:t>
      </w:r>
      <w:proofErr w:type="spellStart"/>
      <w:r w:rsidRPr="00687CD6">
        <w:t>Aizoaceae</w:t>
      </w:r>
      <w:proofErr w:type="spellEnd"/>
    </w:p>
    <w:p w14:paraId="72D2A6F6" w14:textId="5F2AB330" w:rsidR="00687CD6" w:rsidRDefault="00687CD6" w:rsidP="00687CD6">
      <w:pPr>
        <w:rPr>
          <w:b/>
        </w:rPr>
      </w:pPr>
      <w:r w:rsidRPr="00687CD6">
        <w:rPr>
          <w:b/>
        </w:rPr>
        <w:t xml:space="preserve">Alexander P. </w:t>
      </w:r>
      <w:proofErr w:type="spellStart"/>
      <w:r w:rsidRPr="00687CD6">
        <w:rPr>
          <w:b/>
        </w:rPr>
        <w:t>Sukhorukov</w:t>
      </w:r>
      <w:proofErr w:type="spellEnd"/>
      <w:r w:rsidRPr="00687CD6">
        <w:rPr>
          <w:b/>
        </w:rPr>
        <w:t xml:space="preserve">*, Maya V. </w:t>
      </w:r>
      <w:proofErr w:type="spellStart"/>
      <w:r w:rsidRPr="00687CD6">
        <w:rPr>
          <w:b/>
        </w:rPr>
        <w:t>Nilova</w:t>
      </w:r>
      <w:proofErr w:type="spellEnd"/>
      <w:r w:rsidRPr="00687CD6">
        <w:rPr>
          <w:b/>
        </w:rPr>
        <w:t xml:space="preserve">, Yuri </w:t>
      </w:r>
      <w:proofErr w:type="spellStart"/>
      <w:r w:rsidRPr="00687CD6">
        <w:rPr>
          <w:b/>
        </w:rPr>
        <w:t>Mazei</w:t>
      </w:r>
      <w:proofErr w:type="spellEnd"/>
      <w:r>
        <w:rPr>
          <w:b/>
        </w:rPr>
        <w:t>,</w:t>
      </w:r>
      <w:r w:rsidRPr="00687CD6">
        <w:rPr>
          <w:b/>
        </w:rPr>
        <w:t xml:space="preserve"> Maria Kushunina, Cornelia </w:t>
      </w:r>
      <w:proofErr w:type="spellStart"/>
      <w:r w:rsidRPr="00687CD6">
        <w:rPr>
          <w:b/>
        </w:rPr>
        <w:t>Klak</w:t>
      </w:r>
      <w:proofErr w:type="spellEnd"/>
    </w:p>
    <w:p w14:paraId="042927F0" w14:textId="19912108" w:rsidR="00687CD6" w:rsidRDefault="00687CD6" w:rsidP="00687CD6">
      <w:r w:rsidRPr="00687CD6">
        <w:rPr>
          <w:b/>
        </w:rPr>
        <w:t xml:space="preserve">* Correspondence: </w:t>
      </w:r>
      <w:r w:rsidRPr="00687CD6">
        <w:t>Corresponding Author:</w:t>
      </w:r>
      <w:r>
        <w:t xml:space="preserve"> </w:t>
      </w:r>
      <w:hyperlink r:id="rId8" w:history="1">
        <w:r w:rsidRPr="006337C7">
          <w:rPr>
            <w:rStyle w:val="afc"/>
          </w:rPr>
          <w:t>suchor@mail.ru</w:t>
        </w:r>
      </w:hyperlink>
    </w:p>
    <w:p w14:paraId="3BD5A427" w14:textId="0998530B" w:rsidR="00EA3D3C" w:rsidRDefault="002E0CE5" w:rsidP="0051227A">
      <w:pPr>
        <w:pStyle w:val="1"/>
        <w:numPr>
          <w:ilvl w:val="0"/>
          <w:numId w:val="0"/>
        </w:numPr>
        <w:ind w:left="567"/>
        <w:jc w:val="center"/>
      </w:pPr>
      <w:r w:rsidRPr="002E0CE5">
        <w:t xml:space="preserve">Supplementary file </w:t>
      </w:r>
      <w:r>
        <w:t>4</w:t>
      </w:r>
      <w:r w:rsidRPr="002E0CE5">
        <w:t xml:space="preserve">. </w:t>
      </w:r>
      <w:r w:rsidR="0051227A" w:rsidRPr="00BD3B1B">
        <w:rPr>
          <w:b w:val="0"/>
        </w:rPr>
        <w:t xml:space="preserve">SEM photographs </w:t>
      </w:r>
      <w:r w:rsidR="00BD3B1B">
        <w:rPr>
          <w:b w:val="0"/>
        </w:rPr>
        <w:t xml:space="preserve">or tomograms </w:t>
      </w:r>
      <w:r w:rsidR="0051227A" w:rsidRPr="00BD3B1B">
        <w:rPr>
          <w:b w:val="0"/>
        </w:rPr>
        <w:t xml:space="preserve">of the </w:t>
      </w:r>
      <w:r w:rsidR="00070EE7" w:rsidRPr="00BD3B1B">
        <w:rPr>
          <w:b w:val="0"/>
        </w:rPr>
        <w:t xml:space="preserve">seeds of </w:t>
      </w:r>
      <w:r w:rsidR="0051227A" w:rsidRPr="00BD3B1B">
        <w:rPr>
          <w:b w:val="0"/>
        </w:rPr>
        <w:t xml:space="preserve">investigated </w:t>
      </w:r>
      <w:proofErr w:type="spellStart"/>
      <w:r w:rsidR="0051227A" w:rsidRPr="00BD3B1B">
        <w:rPr>
          <w:b w:val="0"/>
        </w:rPr>
        <w:t>Aizoaceae</w:t>
      </w:r>
      <w:proofErr w:type="spellEnd"/>
      <w:r w:rsidR="0051227A" w:rsidRPr="00BD3B1B">
        <w:rPr>
          <w:b w:val="0"/>
        </w:rPr>
        <w:t xml:space="preserve"> species</w:t>
      </w:r>
      <w:r w:rsidR="00BD3B1B">
        <w:rPr>
          <w:b w:val="0"/>
        </w:rPr>
        <w:t>.</w:t>
      </w:r>
    </w:p>
    <w:p w14:paraId="11F28468" w14:textId="6626B56D" w:rsidR="00836055" w:rsidRDefault="00B42D2A" w:rsidP="00EB0F9E">
      <w:pPr>
        <w:rPr>
          <w:b/>
        </w:rPr>
      </w:pPr>
      <w:bookmarkStart w:id="0" w:name="_GoBack"/>
      <w:r w:rsidRPr="00B42D2A">
        <w:rPr>
          <w:b/>
          <w:noProof/>
          <w:lang w:val="ru-RU" w:eastAsia="ru-RU"/>
        </w:rPr>
        <w:drawing>
          <wp:inline distT="0" distB="0" distL="0" distR="0" wp14:anchorId="7ABD7EEB" wp14:editId="12D1A8A4">
            <wp:extent cx="2879090" cy="2879090"/>
            <wp:effectExtent l="0" t="0" r="0" b="0"/>
            <wp:docPr id="88" name="Рисунок 88" descr="D:\YandexDisk\bot\Aizoaceae SEM\plates for suppl\anisost_rec0000133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anisost_rec00001337.tif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287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654BF6BB" w14:textId="4449A8FC" w:rsidR="00EB0F9E" w:rsidRDefault="00836055" w:rsidP="00EB0F9E">
      <w:r w:rsidRPr="00070EE7">
        <w:rPr>
          <w:b/>
        </w:rPr>
        <w:t>Figure S1.</w:t>
      </w:r>
      <w:r>
        <w:rPr>
          <w:b/>
        </w:rPr>
        <w:t xml:space="preserve"> </w:t>
      </w:r>
      <w:r w:rsidRPr="00836055">
        <w:t>T</w:t>
      </w:r>
      <w:r w:rsidR="00EB0F9E" w:rsidRPr="00836055">
        <w:t>omogram</w:t>
      </w:r>
      <w:r w:rsidRPr="00836055">
        <w:t xml:space="preserve"> of </w:t>
      </w:r>
      <w:proofErr w:type="spellStart"/>
      <w:r w:rsidRPr="00836055">
        <w:rPr>
          <w:i/>
        </w:rPr>
        <w:t>Anisostigma</w:t>
      </w:r>
      <w:proofErr w:type="spellEnd"/>
      <w:r w:rsidRPr="00836055">
        <w:t xml:space="preserve"> </w:t>
      </w:r>
      <w:proofErr w:type="spellStart"/>
      <w:r w:rsidRPr="00836055">
        <w:rPr>
          <w:i/>
        </w:rPr>
        <w:t>schenckii</w:t>
      </w:r>
      <w:proofErr w:type="spellEnd"/>
      <w:r>
        <w:t xml:space="preserve"> fruit.</w:t>
      </w:r>
    </w:p>
    <w:p w14:paraId="760B15AC" w14:textId="77777777" w:rsidR="00B42D2A" w:rsidRPr="00EB0F9E" w:rsidRDefault="00B42D2A" w:rsidP="00EB0F9E"/>
    <w:p w14:paraId="205791DD" w14:textId="25B26E94" w:rsidR="0051227A" w:rsidRDefault="00070EE7" w:rsidP="0051227A">
      <w:r w:rsidRPr="00070EE7">
        <w:rPr>
          <w:noProof/>
          <w:lang w:val="ru-RU" w:eastAsia="ru-RU"/>
        </w:rPr>
        <w:drawing>
          <wp:inline distT="0" distB="0" distL="0" distR="0" wp14:anchorId="3B766F3E" wp14:editId="02FD8746">
            <wp:extent cx="5720828" cy="2141316"/>
            <wp:effectExtent l="0" t="0" r="0" b="0"/>
            <wp:docPr id="2" name="Рисунок 2" descr="D:\YandexDisk\bot\Aizoaceae SEM\plates for suppl\Ses-humifusum-Cuba-19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Ses-humifusum-Cuba-1905.tif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958" cy="214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49C60A" w14:textId="14880635" w:rsidR="00070EE7" w:rsidRDefault="00070EE7" w:rsidP="0051227A">
      <w:r w:rsidRPr="00070EE7">
        <w:rPr>
          <w:b/>
        </w:rPr>
        <w:lastRenderedPageBreak/>
        <w:t>Figure S</w:t>
      </w:r>
      <w:r w:rsidR="0003628A">
        <w:rPr>
          <w:b/>
        </w:rPr>
        <w:t>2</w:t>
      </w:r>
      <w:r w:rsidRPr="00070EE7">
        <w:rPr>
          <w:b/>
        </w:rPr>
        <w:t>.</w:t>
      </w:r>
      <w:r>
        <w:t xml:space="preserve"> Seed of </w:t>
      </w:r>
      <w:proofErr w:type="spellStart"/>
      <w:r w:rsidRPr="00D049FA">
        <w:rPr>
          <w:i/>
        </w:rPr>
        <w:t>Sesuvium</w:t>
      </w:r>
      <w:proofErr w:type="spellEnd"/>
      <w:r>
        <w:t xml:space="preserve"> </w:t>
      </w:r>
      <w:proofErr w:type="spellStart"/>
      <w:r w:rsidRPr="00D049FA">
        <w:rPr>
          <w:i/>
        </w:rPr>
        <w:t>humifusum</w:t>
      </w:r>
      <w:proofErr w:type="spellEnd"/>
      <w:r>
        <w:t>. (A)</w:t>
      </w:r>
      <w:r w:rsidR="00D049FA">
        <w:t xml:space="preserve"> 70</w:t>
      </w:r>
      <w:r w:rsidR="00D049FA">
        <w:rPr>
          <w:rFonts w:cs="Times New Roman"/>
        </w:rPr>
        <w:t>×</w:t>
      </w:r>
      <w:r w:rsidR="00D049FA">
        <w:t xml:space="preserve"> magnification, </w:t>
      </w:r>
      <w:proofErr w:type="gramStart"/>
      <w:r w:rsidR="00D049FA">
        <w:t>(B) 300</w:t>
      </w:r>
      <w:r w:rsidR="00D049FA">
        <w:rPr>
          <w:rFonts w:cs="Times New Roman"/>
        </w:rPr>
        <w:t>×</w:t>
      </w:r>
      <w:proofErr w:type="gramEnd"/>
      <w:r w:rsidR="00D049FA">
        <w:t xml:space="preserve"> magnification.</w:t>
      </w:r>
    </w:p>
    <w:p w14:paraId="4C8E07E9" w14:textId="43BDF9AC" w:rsidR="00D049FA" w:rsidRDefault="00D049FA" w:rsidP="0051227A">
      <w:r w:rsidRPr="00D049FA">
        <w:rPr>
          <w:noProof/>
          <w:lang w:val="ru-RU" w:eastAsia="ru-RU"/>
        </w:rPr>
        <w:drawing>
          <wp:inline distT="0" distB="0" distL="0" distR="0" wp14:anchorId="02F3A6A3" wp14:editId="0E577E0D">
            <wp:extent cx="5706319" cy="2134838"/>
            <wp:effectExtent l="0" t="0" r="0" b="0"/>
            <wp:docPr id="3" name="Рисунок 3" descr="D:\YandexDisk\bot\Aizoaceae SEM\plates for suppl\Ses-portulacastrum-Argentina-1939-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Ses-portulacastrum-Argentina-1939-K.tif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6960" cy="214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788A1C" w14:textId="066C2AEC" w:rsidR="00D049FA" w:rsidRDefault="00D049FA" w:rsidP="00D049FA">
      <w:r w:rsidRPr="00070EE7">
        <w:rPr>
          <w:b/>
        </w:rPr>
        <w:t>Figure S</w:t>
      </w:r>
      <w:r w:rsidR="0003628A">
        <w:rPr>
          <w:b/>
        </w:rPr>
        <w:t>3</w:t>
      </w:r>
      <w:r w:rsidRPr="00070EE7">
        <w:rPr>
          <w:b/>
        </w:rPr>
        <w:t>.</w:t>
      </w:r>
      <w:r>
        <w:t xml:space="preserve"> Seed of </w:t>
      </w:r>
      <w:proofErr w:type="spellStart"/>
      <w:r w:rsidRPr="00D049FA">
        <w:rPr>
          <w:i/>
        </w:rPr>
        <w:t>Sesuvium</w:t>
      </w:r>
      <w:proofErr w:type="spellEnd"/>
      <w:r>
        <w:t xml:space="preserve"> </w:t>
      </w:r>
      <w:proofErr w:type="spellStart"/>
      <w:r w:rsidR="00A9078C">
        <w:rPr>
          <w:i/>
        </w:rPr>
        <w:t>portulacastr</w:t>
      </w:r>
      <w:r w:rsidRPr="00D049FA">
        <w:rPr>
          <w:i/>
        </w:rPr>
        <w:t>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17A29E16" w14:textId="7EB74891" w:rsidR="00A9078C" w:rsidRDefault="00A9078C">
      <w:pPr>
        <w:spacing w:before="0" w:after="200" w:line="276" w:lineRule="auto"/>
      </w:pPr>
    </w:p>
    <w:p w14:paraId="658F2C0F" w14:textId="4EF75B33" w:rsidR="00D049FA" w:rsidRDefault="00A9078C" w:rsidP="0051227A">
      <w:r w:rsidRPr="00A9078C">
        <w:rPr>
          <w:noProof/>
          <w:lang w:val="ru-RU" w:eastAsia="ru-RU"/>
        </w:rPr>
        <w:drawing>
          <wp:inline distT="0" distB="0" distL="0" distR="0" wp14:anchorId="64504250" wp14:editId="3E023199">
            <wp:extent cx="5785513" cy="2164466"/>
            <wp:effectExtent l="0" t="0" r="5715" b="7620"/>
            <wp:docPr id="4" name="Рисунок 4" descr="D:\YandexDisk\bot\Aizoaceae SEM\plates for suppl\Ses-verrucosum-2011-MEXU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Ses-verrucosum-2011-MEXU.tif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4024" cy="2171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F9E66" w14:textId="246F03CD" w:rsidR="00A9078C" w:rsidRDefault="00A9078C" w:rsidP="00017144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4</w:t>
      </w:r>
      <w:r w:rsidRPr="00070EE7">
        <w:rPr>
          <w:b/>
        </w:rPr>
        <w:t>.</w:t>
      </w:r>
      <w:r>
        <w:t xml:space="preserve"> Seed of </w:t>
      </w:r>
      <w:proofErr w:type="spellStart"/>
      <w:r w:rsidRPr="00D049FA">
        <w:rPr>
          <w:i/>
        </w:rPr>
        <w:t>Sesuvium</w:t>
      </w:r>
      <w:proofErr w:type="spellEnd"/>
      <w:r>
        <w:t xml:space="preserve"> </w:t>
      </w:r>
      <w:proofErr w:type="spellStart"/>
      <w:r w:rsidR="0065589A">
        <w:rPr>
          <w:i/>
        </w:rPr>
        <w:t>verrucos</w:t>
      </w:r>
      <w:r w:rsidRPr="00D049FA">
        <w:rPr>
          <w:i/>
        </w:rPr>
        <w:t>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1142E256" w14:textId="77777777" w:rsidR="00A9078C" w:rsidRDefault="00A9078C" w:rsidP="0051227A"/>
    <w:p w14:paraId="1EE300B1" w14:textId="64D56603" w:rsidR="0065589A" w:rsidRDefault="0065589A" w:rsidP="0051227A">
      <w:r w:rsidRPr="0065589A">
        <w:rPr>
          <w:noProof/>
          <w:lang w:val="ru-RU" w:eastAsia="ru-RU"/>
        </w:rPr>
        <w:drawing>
          <wp:inline distT="0" distB="0" distL="0" distR="0" wp14:anchorId="0DB460B2" wp14:editId="67A6A6A4">
            <wp:extent cx="5754574" cy="2152891"/>
            <wp:effectExtent l="0" t="0" r="0" b="0"/>
            <wp:docPr id="5" name="Рисунок 5" descr="D:\YandexDisk\bot\Aizoaceae SEM\plates for suppl\ses- rubriflorum-1923-B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ses- rubriflorum-1923-BM.tif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7265" cy="216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F073B" w14:textId="3B028163" w:rsidR="0065589A" w:rsidRDefault="0065589A" w:rsidP="00017144">
      <w:pPr>
        <w:spacing w:after="120"/>
      </w:pPr>
      <w:r w:rsidRPr="00070EE7">
        <w:rPr>
          <w:b/>
        </w:rPr>
        <w:lastRenderedPageBreak/>
        <w:t>Figure S</w:t>
      </w:r>
      <w:r w:rsidR="0003628A">
        <w:rPr>
          <w:b/>
        </w:rPr>
        <w:t>5</w:t>
      </w:r>
      <w:r w:rsidRPr="00070EE7">
        <w:rPr>
          <w:b/>
        </w:rPr>
        <w:t>.</w:t>
      </w:r>
      <w:r>
        <w:t xml:space="preserve"> Seed of </w:t>
      </w:r>
      <w:proofErr w:type="spellStart"/>
      <w:r w:rsidRPr="00D049FA">
        <w:rPr>
          <w:i/>
        </w:rPr>
        <w:t>Sesuvium</w:t>
      </w:r>
      <w:proofErr w:type="spellEnd"/>
      <w:r>
        <w:t xml:space="preserve"> </w:t>
      </w:r>
      <w:proofErr w:type="spellStart"/>
      <w:r>
        <w:rPr>
          <w:i/>
        </w:rPr>
        <w:t>rubriflor</w:t>
      </w:r>
      <w:r w:rsidRPr="00D049FA">
        <w:rPr>
          <w:i/>
        </w:rPr>
        <w:t>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3E12A85F" w14:textId="77777777" w:rsidR="0065589A" w:rsidRDefault="0065589A" w:rsidP="0051227A"/>
    <w:p w14:paraId="798426E4" w14:textId="32C0DD4A" w:rsidR="00467D3A" w:rsidRDefault="00467D3A" w:rsidP="0051227A">
      <w:r w:rsidRPr="00467D3A">
        <w:rPr>
          <w:noProof/>
          <w:lang w:val="ru-RU" w:eastAsia="ru-RU"/>
        </w:rPr>
        <w:drawing>
          <wp:inline distT="0" distB="0" distL="0" distR="0" wp14:anchorId="2D2D2FD6" wp14:editId="1669EB68">
            <wp:extent cx="5754370" cy="2152815"/>
            <wp:effectExtent l="0" t="0" r="0" b="0"/>
            <wp:docPr id="10" name="Рисунок 10" descr="D:\YandexDisk\bot\Aizoaceae SEM\plates for suppl\Trianthema monogyna-Grenada-2016-x5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Trianthema monogyna-Grenada-2016-x50.tif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978" cy="2159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78BA29" w14:textId="7CE17295" w:rsidR="00467D3A" w:rsidRDefault="00467D3A" w:rsidP="00467D3A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6</w:t>
      </w:r>
      <w:r w:rsidRPr="00070EE7">
        <w:rPr>
          <w:b/>
        </w:rPr>
        <w:t>.</w:t>
      </w:r>
      <w:r>
        <w:t xml:space="preserve"> Seed of </w:t>
      </w:r>
      <w:proofErr w:type="spellStart"/>
      <w:r>
        <w:rPr>
          <w:i/>
        </w:rPr>
        <w:t>Trianthema</w:t>
      </w:r>
      <w:proofErr w:type="spellEnd"/>
      <w:r>
        <w:rPr>
          <w:i/>
        </w:rPr>
        <w:t xml:space="preserve"> </w:t>
      </w:r>
      <w:proofErr w:type="spellStart"/>
      <w:r w:rsidRPr="00467D3A">
        <w:rPr>
          <w:i/>
        </w:rPr>
        <w:t>monogynum</w:t>
      </w:r>
      <w:proofErr w:type="spellEnd"/>
      <w:r>
        <w:t>. (A) 50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224B6A16" w14:textId="77777777" w:rsidR="00B42D2A" w:rsidRDefault="00B42D2A" w:rsidP="00467D3A">
      <w:pPr>
        <w:spacing w:after="120"/>
      </w:pPr>
    </w:p>
    <w:p w14:paraId="1CCEF895" w14:textId="41CA323E" w:rsidR="00827B31" w:rsidRDefault="00827B31" w:rsidP="00827B31">
      <w:pPr>
        <w:spacing w:after="120"/>
      </w:pPr>
      <w:r w:rsidRPr="00467D3A">
        <w:rPr>
          <w:noProof/>
          <w:lang w:val="ru-RU" w:eastAsia="ru-RU"/>
        </w:rPr>
        <w:drawing>
          <wp:inline distT="0" distB="0" distL="0" distR="0" wp14:anchorId="79F764FE" wp14:editId="22EA69A6">
            <wp:extent cx="5770045" cy="2158679"/>
            <wp:effectExtent l="0" t="0" r="2540" b="0"/>
            <wp:docPr id="6" name="Рисунок 6" descr="D:\YandexDisk\bot\Aizoaceae SEM\plates for suppl\Triant-portulac-Sal-2016-lowervertical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Triant-portulac-Sal-2016-lowervertical.tif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734" cy="2167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7144" w:rsidRPr="00070EE7">
        <w:rPr>
          <w:b/>
        </w:rPr>
        <w:t xml:space="preserve"> </w:t>
      </w:r>
      <w:r w:rsidRPr="00070EE7">
        <w:rPr>
          <w:b/>
        </w:rPr>
        <w:t>Figure S</w:t>
      </w:r>
      <w:r w:rsidR="0003628A">
        <w:rPr>
          <w:b/>
        </w:rPr>
        <w:t>7</w:t>
      </w:r>
      <w:r w:rsidRPr="00070EE7">
        <w:rPr>
          <w:b/>
        </w:rPr>
        <w:t>.</w:t>
      </w:r>
      <w:r>
        <w:t xml:space="preserve"> Seed of </w:t>
      </w:r>
      <w:proofErr w:type="spellStart"/>
      <w:r>
        <w:rPr>
          <w:i/>
        </w:rPr>
        <w:t>Trianthema</w:t>
      </w:r>
      <w:proofErr w:type="spellEnd"/>
      <w:r>
        <w:rPr>
          <w:i/>
        </w:rPr>
        <w:t xml:space="preserve"> </w:t>
      </w:r>
      <w:proofErr w:type="spellStart"/>
      <w:r w:rsidRPr="00467D3A">
        <w:rPr>
          <w:i/>
        </w:rPr>
        <w:t>portulacastrum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5F96E985" w14:textId="77777777" w:rsidR="00827B31" w:rsidRDefault="00827B31" w:rsidP="00827B31">
      <w:pPr>
        <w:spacing w:after="120"/>
      </w:pPr>
    </w:p>
    <w:p w14:paraId="27C357D3" w14:textId="7479A887" w:rsidR="00C371D9" w:rsidRDefault="00C371D9" w:rsidP="00827B31">
      <w:pPr>
        <w:spacing w:after="120"/>
      </w:pPr>
      <w:r w:rsidRPr="00C371D9">
        <w:rPr>
          <w:noProof/>
          <w:lang w:val="ru-RU" w:eastAsia="ru-RU"/>
        </w:rPr>
        <w:drawing>
          <wp:inline distT="0" distB="0" distL="0" distR="0" wp14:anchorId="24544E43" wp14:editId="447650C8">
            <wp:extent cx="5787342" cy="2165150"/>
            <wp:effectExtent l="0" t="0" r="4445" b="6985"/>
            <wp:docPr id="9" name="Рисунок 9" descr="D:\YandexDisk\bot\Aizoaceae SEM\plates for suppl\Trianthema sanguine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Trianthema sanguinea.tif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385" cy="2174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FA4B4" w14:textId="79F502C3" w:rsidR="00C371D9" w:rsidRDefault="00C371D9" w:rsidP="00C371D9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8</w:t>
      </w:r>
      <w:r w:rsidRPr="00070EE7">
        <w:rPr>
          <w:b/>
        </w:rPr>
        <w:t>.</w:t>
      </w:r>
      <w:r>
        <w:t xml:space="preserve"> Seed of </w:t>
      </w:r>
      <w:proofErr w:type="spellStart"/>
      <w:r>
        <w:rPr>
          <w:i/>
        </w:rPr>
        <w:t>Trianthema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sanguineum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5FB6E38E" w14:textId="77777777" w:rsidR="00C371D9" w:rsidRDefault="00C371D9" w:rsidP="00827B31">
      <w:pPr>
        <w:spacing w:after="120"/>
      </w:pPr>
    </w:p>
    <w:p w14:paraId="376DED5A" w14:textId="6914650A" w:rsidR="00827B31" w:rsidRDefault="00827B31" w:rsidP="00017144">
      <w:pPr>
        <w:spacing w:after="120"/>
      </w:pPr>
      <w:r w:rsidRPr="0065589A">
        <w:rPr>
          <w:noProof/>
          <w:lang w:val="ru-RU" w:eastAsia="ru-RU"/>
        </w:rPr>
        <w:drawing>
          <wp:inline distT="0" distB="0" distL="0" distR="0" wp14:anchorId="4E752020" wp14:editId="7E5E5040">
            <wp:extent cx="5754370" cy="2152815"/>
            <wp:effectExtent l="0" t="0" r="0" b="0"/>
            <wp:docPr id="8" name="Рисунок 8" descr="D:\YandexDisk\bot\Aizoaceae SEM\plates for suppl\T-triquetra-Australia-BM-oneseeded-horiz-lowerpar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T-triquetra-Australia-BM-oneseeded-horiz-lowerpart.tif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837" cy="2158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FBCFD" w14:textId="5E8E8BEF" w:rsidR="00827B31" w:rsidRDefault="00827B31" w:rsidP="00827B31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9</w:t>
      </w:r>
      <w:r w:rsidRPr="00070EE7">
        <w:rPr>
          <w:b/>
        </w:rPr>
        <w:t>.</w:t>
      </w:r>
      <w:r>
        <w:t xml:space="preserve"> Seed of </w:t>
      </w:r>
      <w:proofErr w:type="spellStart"/>
      <w:r>
        <w:rPr>
          <w:i/>
        </w:rPr>
        <w:t>Trianthema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triquetrum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1DBC3E5B" w14:textId="4E74651F" w:rsidR="00017144" w:rsidRDefault="00017144" w:rsidP="0051227A"/>
    <w:p w14:paraId="395B22F9" w14:textId="7723D480" w:rsidR="00467D3A" w:rsidRDefault="00827B31" w:rsidP="0051227A">
      <w:r w:rsidRPr="00827B31">
        <w:rPr>
          <w:noProof/>
          <w:lang w:val="ru-RU" w:eastAsia="ru-RU"/>
        </w:rPr>
        <w:drawing>
          <wp:inline distT="0" distB="0" distL="0" distR="0" wp14:anchorId="4CA74B4B" wp14:editId="3A700F00">
            <wp:extent cx="5754370" cy="2152815"/>
            <wp:effectExtent l="0" t="0" r="0" b="0"/>
            <wp:docPr id="11" name="Рисунок 11" descr="D:\YandexDisk\bot\Aizoaceae SEM\plates for suppl\Trianthema rhynchocalyptra BM-2-x5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Trianthema rhynchocalyptra BM-2-x50.tif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2110" cy="2174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B3982F" w14:textId="0A21A83F" w:rsidR="00827B31" w:rsidRDefault="00827B31" w:rsidP="00827B31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10</w:t>
      </w:r>
      <w:r w:rsidRPr="00070EE7">
        <w:rPr>
          <w:b/>
        </w:rPr>
        <w:t>.</w:t>
      </w:r>
      <w:r>
        <w:t xml:space="preserve"> Seed of </w:t>
      </w:r>
      <w:proofErr w:type="spellStart"/>
      <w:r>
        <w:rPr>
          <w:i/>
        </w:rPr>
        <w:t>Trianthema</w:t>
      </w:r>
      <w:proofErr w:type="spellEnd"/>
      <w:r>
        <w:rPr>
          <w:i/>
        </w:rPr>
        <w:t xml:space="preserve"> </w:t>
      </w:r>
      <w:proofErr w:type="spellStart"/>
      <w:r w:rsidRPr="00827B31">
        <w:rPr>
          <w:i/>
        </w:rPr>
        <w:t>rhynchocalyptrum</w:t>
      </w:r>
      <w:proofErr w:type="spellEnd"/>
      <w:r>
        <w:t>. (A) 50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77FC36CF" w14:textId="77777777" w:rsidR="00827B31" w:rsidRDefault="00827B31" w:rsidP="0051227A"/>
    <w:p w14:paraId="69CAAFBE" w14:textId="3B512287" w:rsidR="00827B31" w:rsidRDefault="00827B31" w:rsidP="0051227A">
      <w:r w:rsidRPr="00827B31">
        <w:rPr>
          <w:noProof/>
          <w:lang w:val="ru-RU" w:eastAsia="ru-RU"/>
        </w:rPr>
        <w:drawing>
          <wp:inline distT="0" distB="0" distL="0" distR="0" wp14:anchorId="361DD6AE" wp14:editId="6BE594EE">
            <wp:extent cx="5754574" cy="2152891"/>
            <wp:effectExtent l="0" t="0" r="0" b="0"/>
            <wp:docPr id="12" name="Рисунок 12" descr="D:\YandexDisk\bot\Aizoaceae SEM\plates for suppl\Zaleya govindia KHR-W-lower-x5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Zaleya govindia KHR-W-lower-x50.tif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011" cy="2164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9AAA5" w14:textId="62DB6778" w:rsidR="00827B31" w:rsidRDefault="00827B31" w:rsidP="00827B31">
      <w:pPr>
        <w:spacing w:after="120"/>
      </w:pPr>
      <w:r w:rsidRPr="00070EE7">
        <w:rPr>
          <w:b/>
        </w:rPr>
        <w:lastRenderedPageBreak/>
        <w:t>Figure S</w:t>
      </w:r>
      <w:r w:rsidR="00C371D9">
        <w:rPr>
          <w:b/>
        </w:rPr>
        <w:t>1</w:t>
      </w:r>
      <w:r w:rsidR="0003628A">
        <w:rPr>
          <w:b/>
        </w:rPr>
        <w:t>1</w:t>
      </w:r>
      <w:r w:rsidRPr="00070EE7">
        <w:rPr>
          <w:b/>
        </w:rPr>
        <w:t>.</w:t>
      </w:r>
      <w:r>
        <w:t xml:space="preserve"> Seed of </w:t>
      </w:r>
      <w:proofErr w:type="spellStart"/>
      <w:r w:rsidRPr="00827B31">
        <w:rPr>
          <w:i/>
        </w:rPr>
        <w:t>Zaleya</w:t>
      </w:r>
      <w:proofErr w:type="spellEnd"/>
      <w:r w:rsidRPr="00827B31">
        <w:rPr>
          <w:i/>
        </w:rPr>
        <w:t xml:space="preserve"> </w:t>
      </w:r>
      <w:proofErr w:type="spellStart"/>
      <w:r w:rsidRPr="00827B31">
        <w:rPr>
          <w:i/>
        </w:rPr>
        <w:t>govindia</w:t>
      </w:r>
      <w:proofErr w:type="spellEnd"/>
      <w:r>
        <w:t>. (A) 50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525FC377" w14:textId="0ECA020B" w:rsidR="00C371D9" w:rsidRDefault="00C371D9" w:rsidP="00C371D9">
      <w:r w:rsidRPr="00C371D9">
        <w:rPr>
          <w:noProof/>
          <w:lang w:val="ru-RU" w:eastAsia="ru-RU"/>
        </w:rPr>
        <w:drawing>
          <wp:inline distT="0" distB="0" distL="0" distR="0" wp14:anchorId="65358978" wp14:editId="28C623D6">
            <wp:extent cx="5752618" cy="2152159"/>
            <wp:effectExtent l="0" t="0" r="635" b="635"/>
            <wp:docPr id="13" name="Рисунок 13" descr="D:\YandexDisk\bot\Aizoaceae SEM\plates for suppl\Gunniopsis calcarea-1983-Kew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Gunniopsis calcarea-1983-Kew.tif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7956" cy="2157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27930" w14:textId="7F6B03E2" w:rsidR="00C371D9" w:rsidRDefault="00C371D9" w:rsidP="00C371D9">
      <w:pPr>
        <w:spacing w:after="120"/>
      </w:pPr>
      <w:r w:rsidRPr="00070EE7">
        <w:rPr>
          <w:b/>
        </w:rPr>
        <w:t>Figure S</w:t>
      </w:r>
      <w:r>
        <w:rPr>
          <w:b/>
        </w:rPr>
        <w:t>1</w:t>
      </w:r>
      <w:r w:rsidR="0003628A">
        <w:rPr>
          <w:b/>
        </w:rPr>
        <w:t>2</w:t>
      </w:r>
      <w:r w:rsidRPr="00070EE7">
        <w:rPr>
          <w:b/>
        </w:rPr>
        <w:t>.</w:t>
      </w:r>
      <w:r>
        <w:t xml:space="preserve"> Seed of </w:t>
      </w:r>
      <w:proofErr w:type="spellStart"/>
      <w:r w:rsidRPr="00C371D9">
        <w:rPr>
          <w:i/>
        </w:rPr>
        <w:t>Gunniopsis</w:t>
      </w:r>
      <w:proofErr w:type="spellEnd"/>
      <w:r w:rsidRPr="00C371D9">
        <w:rPr>
          <w:i/>
        </w:rPr>
        <w:t xml:space="preserve"> </w:t>
      </w:r>
      <w:proofErr w:type="spellStart"/>
      <w:r w:rsidRPr="00C371D9">
        <w:rPr>
          <w:i/>
        </w:rPr>
        <w:t>calcarea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7F22E408" w14:textId="77777777" w:rsidR="00C371D9" w:rsidRDefault="00C371D9" w:rsidP="00C371D9"/>
    <w:p w14:paraId="54599E02" w14:textId="3EF63393" w:rsidR="00EB0F9E" w:rsidRDefault="00EB0F9E" w:rsidP="00C371D9">
      <w:r w:rsidRPr="00EB0F9E">
        <w:rPr>
          <w:noProof/>
          <w:lang w:val="ru-RU" w:eastAsia="ru-RU"/>
        </w:rPr>
        <w:drawing>
          <wp:inline distT="0" distB="0" distL="0" distR="0" wp14:anchorId="0EB8ABD6" wp14:editId="2820E2B4">
            <wp:extent cx="5758405" cy="2154324"/>
            <wp:effectExtent l="0" t="0" r="0" b="0"/>
            <wp:docPr id="14" name="Рисунок 14" descr="D:\YandexDisk\bot\Aizoaceae SEM\plates for suppl\Gunniopsis quadrifida-x7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Gunniopsis quadrifida-x70.tif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575" cy="216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51436" w14:textId="3977C146" w:rsidR="00EB0F9E" w:rsidRDefault="00EB0F9E" w:rsidP="00EB0F9E">
      <w:pPr>
        <w:spacing w:after="120"/>
      </w:pPr>
      <w:r w:rsidRPr="00070EE7">
        <w:rPr>
          <w:b/>
        </w:rPr>
        <w:t>Figure S</w:t>
      </w:r>
      <w:r>
        <w:rPr>
          <w:b/>
        </w:rPr>
        <w:t>1</w:t>
      </w:r>
      <w:r w:rsidR="0003628A">
        <w:rPr>
          <w:b/>
        </w:rPr>
        <w:t>3</w:t>
      </w:r>
      <w:r w:rsidRPr="00070EE7">
        <w:rPr>
          <w:b/>
        </w:rPr>
        <w:t>.</w:t>
      </w:r>
      <w:r>
        <w:t xml:space="preserve"> Seed of </w:t>
      </w:r>
      <w:proofErr w:type="spellStart"/>
      <w:r w:rsidRPr="00C371D9">
        <w:rPr>
          <w:i/>
        </w:rPr>
        <w:t>Gunniopsis</w:t>
      </w:r>
      <w:proofErr w:type="spellEnd"/>
      <w:r w:rsidRPr="00C371D9">
        <w:rPr>
          <w:i/>
        </w:rPr>
        <w:t xml:space="preserve"> </w:t>
      </w:r>
      <w:proofErr w:type="spellStart"/>
      <w:r>
        <w:rPr>
          <w:i/>
        </w:rPr>
        <w:t>quadrifid</w:t>
      </w:r>
      <w:r w:rsidRPr="00C371D9">
        <w:rPr>
          <w:i/>
        </w:rPr>
        <w:t>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10A5D1BC" w14:textId="77777777" w:rsidR="00EB0F9E" w:rsidRDefault="00EB0F9E" w:rsidP="00C371D9"/>
    <w:p w14:paraId="0F09BDAD" w14:textId="7C9D07DF" w:rsidR="00EB0F9E" w:rsidRDefault="00EB0F9E" w:rsidP="00C371D9">
      <w:r w:rsidRPr="00EB0F9E">
        <w:rPr>
          <w:noProof/>
          <w:lang w:val="ru-RU" w:eastAsia="ru-RU"/>
        </w:rPr>
        <w:drawing>
          <wp:inline distT="0" distB="0" distL="0" distR="0" wp14:anchorId="74FD5819" wp14:editId="341221D7">
            <wp:extent cx="5793129" cy="2167315"/>
            <wp:effectExtent l="0" t="0" r="0" b="4445"/>
            <wp:docPr id="15" name="Рисунок 15" descr="D:\YandexDisk\bot\Aizoaceae SEM\plates for suppl\Aizoanthemum dinteri-1934-B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Aizoanthemum dinteri-1934-BM.tif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745" cy="217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6495E" w14:textId="6F13C2DA" w:rsidR="003D3E8E" w:rsidRDefault="003D3E8E" w:rsidP="003D3E8E">
      <w:pPr>
        <w:spacing w:after="120"/>
      </w:pPr>
      <w:r w:rsidRPr="00070EE7">
        <w:rPr>
          <w:b/>
        </w:rPr>
        <w:lastRenderedPageBreak/>
        <w:t>Figure S</w:t>
      </w:r>
      <w:r>
        <w:rPr>
          <w:b/>
        </w:rPr>
        <w:t>1</w:t>
      </w:r>
      <w:r w:rsidR="0003628A">
        <w:rPr>
          <w:b/>
        </w:rPr>
        <w:t>4</w:t>
      </w:r>
      <w:r w:rsidRPr="00070EE7">
        <w:rPr>
          <w:b/>
        </w:rPr>
        <w:t>.</w:t>
      </w:r>
      <w:r>
        <w:t xml:space="preserve"> Seed of </w:t>
      </w:r>
      <w:proofErr w:type="spellStart"/>
      <w:r w:rsidRPr="003D3E8E">
        <w:rPr>
          <w:i/>
        </w:rPr>
        <w:t>Aizoanthemum</w:t>
      </w:r>
      <w:proofErr w:type="spellEnd"/>
      <w:r w:rsidRPr="003D3E8E">
        <w:rPr>
          <w:i/>
        </w:rPr>
        <w:t xml:space="preserve"> </w:t>
      </w:r>
      <w:proofErr w:type="spellStart"/>
      <w:r w:rsidRPr="003D3E8E">
        <w:rPr>
          <w:i/>
        </w:rPr>
        <w:t>dinteri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2EAFA2B7" w14:textId="77777777" w:rsidR="006B310E" w:rsidRDefault="006B310E" w:rsidP="003D3E8E">
      <w:pPr>
        <w:rPr>
          <w:b/>
        </w:rPr>
      </w:pPr>
      <w:r w:rsidRPr="006B310E">
        <w:rPr>
          <w:b/>
          <w:noProof/>
          <w:lang w:val="ru-RU" w:eastAsia="ru-RU"/>
        </w:rPr>
        <w:drawing>
          <wp:inline distT="0" distB="0" distL="0" distR="0" wp14:anchorId="76CC28E6" wp14:editId="3198072B">
            <wp:extent cx="5758180" cy="2154239"/>
            <wp:effectExtent l="0" t="0" r="0" b="0"/>
            <wp:docPr id="21" name="Рисунок 21" descr="D:\YandexDisk\bot\Aizoaceae SEM\plates for suppl\Aizoon canariense-Sal-20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Aizoon canariense-Sal-2015.tif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593" cy="216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15C52" w14:textId="4920D66D" w:rsidR="003D3E8E" w:rsidRDefault="003D3E8E" w:rsidP="003D3E8E">
      <w:r w:rsidRPr="006B310E">
        <w:rPr>
          <w:b/>
        </w:rPr>
        <w:t>Figure S1</w:t>
      </w:r>
      <w:r w:rsidR="0003628A">
        <w:rPr>
          <w:b/>
        </w:rPr>
        <w:t>5</w:t>
      </w:r>
      <w:r w:rsidRPr="006B310E">
        <w:rPr>
          <w:b/>
        </w:rPr>
        <w:t>.</w:t>
      </w:r>
      <w:r w:rsidRPr="006B310E">
        <w:t xml:space="preserve"> Seed of </w:t>
      </w:r>
      <w:proofErr w:type="spellStart"/>
      <w:r w:rsidRPr="006B310E">
        <w:rPr>
          <w:i/>
        </w:rPr>
        <w:t>Aizoon</w:t>
      </w:r>
      <w:proofErr w:type="spellEnd"/>
      <w:r w:rsidRPr="006B310E">
        <w:t xml:space="preserve"> </w:t>
      </w:r>
      <w:proofErr w:type="spellStart"/>
      <w:r w:rsidRPr="006B310E">
        <w:rPr>
          <w:i/>
        </w:rPr>
        <w:t>canariense</w:t>
      </w:r>
      <w:proofErr w:type="spellEnd"/>
      <w:r w:rsidRPr="006B310E">
        <w:t>. (A) 70</w:t>
      </w:r>
      <w:r w:rsidRPr="006B310E">
        <w:rPr>
          <w:rFonts w:cs="Times New Roman"/>
        </w:rPr>
        <w:t>×</w:t>
      </w:r>
      <w:r w:rsidRPr="006B310E">
        <w:t xml:space="preserve"> magnification, </w:t>
      </w:r>
      <w:proofErr w:type="gramStart"/>
      <w:r w:rsidRPr="006B310E">
        <w:t>(B) 300</w:t>
      </w:r>
      <w:r w:rsidRPr="006B310E">
        <w:rPr>
          <w:rFonts w:cs="Times New Roman"/>
        </w:rPr>
        <w:t>×</w:t>
      </w:r>
      <w:proofErr w:type="gramEnd"/>
      <w:r w:rsidRPr="006B310E">
        <w:t xml:space="preserve"> magnification.</w:t>
      </w:r>
    </w:p>
    <w:p w14:paraId="41309A06" w14:textId="77777777" w:rsidR="003D3E8E" w:rsidRDefault="003D3E8E" w:rsidP="003D3E8E"/>
    <w:p w14:paraId="0091B34C" w14:textId="2A0064FD" w:rsidR="003D3E8E" w:rsidRDefault="003D3E8E" w:rsidP="003D3E8E">
      <w:r w:rsidRPr="003D3E8E">
        <w:rPr>
          <w:noProof/>
          <w:lang w:val="ru-RU" w:eastAsia="ru-RU"/>
        </w:rPr>
        <w:drawing>
          <wp:inline distT="0" distB="0" distL="0" distR="0" wp14:anchorId="5A49FCAF" wp14:editId="4BE24576">
            <wp:extent cx="5746831" cy="2149995"/>
            <wp:effectExtent l="0" t="0" r="6350" b="3175"/>
            <wp:docPr id="16" name="Рисунок 16" descr="D:\YandexDisk\bot\Aizoaceae SEM\plates for suppl\Galenia-fruticosa-1972-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Galenia-fruticosa-1972-H.tif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2426" cy="217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EF672" w14:textId="1AB467AB" w:rsidR="00A00C47" w:rsidRDefault="00A00C47" w:rsidP="00A00C47">
      <w:pPr>
        <w:spacing w:after="120"/>
      </w:pPr>
      <w:r w:rsidRPr="00070EE7">
        <w:rPr>
          <w:b/>
        </w:rPr>
        <w:t>Figure S</w:t>
      </w:r>
      <w:r>
        <w:rPr>
          <w:b/>
        </w:rPr>
        <w:t>1</w:t>
      </w:r>
      <w:r w:rsidR="0003628A">
        <w:rPr>
          <w:b/>
        </w:rPr>
        <w:t>6</w:t>
      </w:r>
      <w:r w:rsidRPr="00070EE7">
        <w:rPr>
          <w:b/>
        </w:rPr>
        <w:t>.</w:t>
      </w:r>
      <w:r>
        <w:t xml:space="preserve"> Seed of </w:t>
      </w:r>
      <w:proofErr w:type="spellStart"/>
      <w:r>
        <w:rPr>
          <w:i/>
        </w:rPr>
        <w:t>Aizoon</w:t>
      </w:r>
      <w:proofErr w:type="spellEnd"/>
      <w:r>
        <w:rPr>
          <w:i/>
        </w:rPr>
        <w:t xml:space="preserve"> </w:t>
      </w:r>
      <w:proofErr w:type="spellStart"/>
      <w:r>
        <w:rPr>
          <w:i/>
        </w:rPr>
        <w:t>fruticosum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58228979" w14:textId="77777777" w:rsidR="00A00C47" w:rsidRDefault="00A00C47" w:rsidP="003D3E8E"/>
    <w:p w14:paraId="029A253C" w14:textId="68DC1FF4" w:rsidR="00A00C47" w:rsidRDefault="00A00C47" w:rsidP="003D3E8E">
      <w:r w:rsidRPr="00A00C47">
        <w:rPr>
          <w:noProof/>
          <w:lang w:val="ru-RU" w:eastAsia="ru-RU"/>
        </w:rPr>
        <w:drawing>
          <wp:inline distT="0" distB="0" distL="0" distR="0" wp14:anchorId="6B281919" wp14:editId="1ED78643">
            <wp:extent cx="5769980" cy="2158654"/>
            <wp:effectExtent l="0" t="0" r="2540" b="0"/>
            <wp:docPr id="17" name="Рисунок 17" descr="D:\YandexDisk\bot\Aizoaceae SEM\plates for suppl\Aizoon glinioides-Kew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Aizoon glinioides-Kew.tif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589" cy="218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D0E395" w14:textId="283A2EF5" w:rsidR="00A00C47" w:rsidRDefault="00A00C47" w:rsidP="00A00C47">
      <w:pPr>
        <w:spacing w:after="120"/>
      </w:pPr>
      <w:r w:rsidRPr="00070EE7">
        <w:rPr>
          <w:b/>
        </w:rPr>
        <w:lastRenderedPageBreak/>
        <w:t>Figure S</w:t>
      </w:r>
      <w:r>
        <w:rPr>
          <w:b/>
        </w:rPr>
        <w:t>1</w:t>
      </w:r>
      <w:r w:rsidR="0003628A">
        <w:rPr>
          <w:b/>
        </w:rPr>
        <w:t>7</w:t>
      </w:r>
      <w:r w:rsidRPr="00070EE7">
        <w:rPr>
          <w:b/>
        </w:rPr>
        <w:t>.</w:t>
      </w:r>
      <w:r>
        <w:t xml:space="preserve"> Seed of </w:t>
      </w:r>
      <w:proofErr w:type="spellStart"/>
      <w:r w:rsidRPr="00A00C47">
        <w:rPr>
          <w:i/>
        </w:rPr>
        <w:t>Aizoon</w:t>
      </w:r>
      <w:proofErr w:type="spellEnd"/>
      <w:r w:rsidRPr="00A00C47">
        <w:rPr>
          <w:i/>
        </w:rPr>
        <w:t xml:space="preserve"> </w:t>
      </w:r>
      <w:proofErr w:type="spellStart"/>
      <w:r w:rsidRPr="00A00C47">
        <w:rPr>
          <w:i/>
        </w:rPr>
        <w:t>glinoides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2715EF48" w14:textId="6B2B9FAC" w:rsidR="00DA1CC3" w:rsidRDefault="00DA1CC3" w:rsidP="003D3E8E">
      <w:r w:rsidRPr="00DA1CC3">
        <w:rPr>
          <w:noProof/>
          <w:lang w:val="ru-RU" w:eastAsia="ru-RU"/>
        </w:rPr>
        <w:drawing>
          <wp:inline distT="0" distB="0" distL="0" distR="0" wp14:anchorId="2051F737" wp14:editId="23DB9364">
            <wp:extent cx="5754573" cy="2152891"/>
            <wp:effectExtent l="0" t="0" r="0" b="0"/>
            <wp:docPr id="18" name="Рисунок 18" descr="D:\YandexDisk\bot\Aizoaceae SEM\plates for suppl\Galenia pubescens-HUJ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YandexDisk\bot\Aizoaceae SEM\plates for suppl\Galenia pubescens-HUJ.tif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264" cy="2171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0DAA3" w14:textId="13695FF0" w:rsidR="00DA1CC3" w:rsidRDefault="00DA1CC3" w:rsidP="00DA1CC3">
      <w:pPr>
        <w:spacing w:after="120"/>
      </w:pPr>
      <w:r w:rsidRPr="00070EE7">
        <w:rPr>
          <w:b/>
        </w:rPr>
        <w:t>Figure S</w:t>
      </w:r>
      <w:r>
        <w:rPr>
          <w:b/>
        </w:rPr>
        <w:t>1</w:t>
      </w:r>
      <w:r w:rsidR="0003628A">
        <w:rPr>
          <w:b/>
        </w:rPr>
        <w:t>8</w:t>
      </w:r>
      <w:r w:rsidRPr="00070EE7">
        <w:rPr>
          <w:b/>
        </w:rPr>
        <w:t>.</w:t>
      </w:r>
      <w:r>
        <w:t xml:space="preserve"> Seed of </w:t>
      </w:r>
      <w:proofErr w:type="spellStart"/>
      <w:r w:rsidRPr="00DA1CC3">
        <w:rPr>
          <w:i/>
        </w:rPr>
        <w:t>Aizoon</w:t>
      </w:r>
      <w:proofErr w:type="spellEnd"/>
      <w:r w:rsidRPr="00DA1CC3">
        <w:rPr>
          <w:i/>
        </w:rPr>
        <w:t xml:space="preserve"> </w:t>
      </w:r>
      <w:proofErr w:type="spellStart"/>
      <w:r w:rsidRPr="00DA1CC3">
        <w:rPr>
          <w:i/>
        </w:rPr>
        <w:t>pubescens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15C5DF96" w14:textId="77777777" w:rsidR="00DA1CC3" w:rsidRDefault="00DA1CC3" w:rsidP="003D3E8E"/>
    <w:p w14:paraId="14779B29" w14:textId="7CBE0A77" w:rsidR="00DA1CC3" w:rsidRDefault="00DA1CC3" w:rsidP="003D3E8E">
      <w:r w:rsidRPr="00DA1CC3">
        <w:rPr>
          <w:noProof/>
          <w:lang w:val="ru-RU" w:eastAsia="ru-RU"/>
        </w:rPr>
        <w:drawing>
          <wp:inline distT="0" distB="0" distL="0" distR="0" wp14:anchorId="65372634" wp14:editId="619E10D1">
            <wp:extent cx="5764193" cy="2156490"/>
            <wp:effectExtent l="0" t="0" r="8255" b="0"/>
            <wp:docPr id="19" name="Рисунок 19" descr="D:\YandexDisk\bot\Aizoaceae SEM\plates for suppl\Aizoon rigidum-Kew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YandexDisk\bot\Aizoaceae SEM\plates for suppl\Aizoon rigidum-Kew.tif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539" cy="2184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C386A" w14:textId="09265DBA" w:rsidR="00C57CD8" w:rsidRDefault="00C57CD8" w:rsidP="00C57CD8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19</w:t>
      </w:r>
      <w:r w:rsidRPr="00070EE7">
        <w:rPr>
          <w:b/>
        </w:rPr>
        <w:t>.</w:t>
      </w:r>
      <w:r>
        <w:t xml:space="preserve"> Seed of </w:t>
      </w:r>
      <w:proofErr w:type="spellStart"/>
      <w:r w:rsidRPr="00DA1CC3">
        <w:rPr>
          <w:i/>
        </w:rPr>
        <w:t>Aizoon</w:t>
      </w:r>
      <w:proofErr w:type="spellEnd"/>
      <w:r w:rsidRPr="00DA1CC3">
        <w:rPr>
          <w:i/>
        </w:rPr>
        <w:t xml:space="preserve"> </w:t>
      </w:r>
      <w:proofErr w:type="spellStart"/>
      <w:r w:rsidRPr="00C57CD8">
        <w:rPr>
          <w:i/>
        </w:rPr>
        <w:t>rigidum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5341826E" w14:textId="77777777" w:rsidR="00DA1CC3" w:rsidRDefault="00DA1CC3" w:rsidP="003D3E8E"/>
    <w:p w14:paraId="2998BEDB" w14:textId="5D23E791" w:rsidR="00C57CD8" w:rsidRDefault="00C57CD8" w:rsidP="003D3E8E">
      <w:r w:rsidRPr="00C57CD8">
        <w:rPr>
          <w:noProof/>
          <w:lang w:val="ru-RU" w:eastAsia="ru-RU"/>
        </w:rPr>
        <w:drawing>
          <wp:inline distT="0" distB="0" distL="0" distR="0" wp14:anchorId="3F240814" wp14:editId="15DDF29B">
            <wp:extent cx="5763895" cy="2156378"/>
            <wp:effectExtent l="0" t="0" r="0" b="0"/>
            <wp:docPr id="20" name="Рисунок 20" descr="D:\YandexDisk\bot\Aizoaceae SEM\plates for suppl\Galenia secunda-Moss-BM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YandexDisk\bot\Aizoaceae SEM\plates for suppl\Galenia secunda-Moss-BM.tif"/>
                    <pic:cNvPicPr>
                      <a:picLocks noChangeAspect="1" noChangeArrowheads="1"/>
                    </pic:cNvPicPr>
                  </pic:nvPicPr>
                  <pic:blipFill>
                    <a:blip r:embed="rId2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3355" cy="2174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B7A14" w14:textId="652955BA" w:rsidR="00396B9A" w:rsidRDefault="00396B9A" w:rsidP="00396B9A">
      <w:pPr>
        <w:spacing w:after="120"/>
      </w:pPr>
      <w:r w:rsidRPr="00070EE7">
        <w:rPr>
          <w:b/>
        </w:rPr>
        <w:lastRenderedPageBreak/>
        <w:t>Figure S</w:t>
      </w:r>
      <w:r>
        <w:rPr>
          <w:b/>
        </w:rPr>
        <w:t>2</w:t>
      </w:r>
      <w:r w:rsidR="0003628A">
        <w:rPr>
          <w:b/>
        </w:rPr>
        <w:t>0</w:t>
      </w:r>
      <w:r w:rsidRPr="00070EE7">
        <w:rPr>
          <w:b/>
        </w:rPr>
        <w:t>.</w:t>
      </w:r>
      <w:r>
        <w:t xml:space="preserve"> Seed of </w:t>
      </w:r>
      <w:proofErr w:type="spellStart"/>
      <w:r w:rsidRPr="00DA1CC3">
        <w:rPr>
          <w:i/>
        </w:rPr>
        <w:t>Aizoon</w:t>
      </w:r>
      <w:proofErr w:type="spellEnd"/>
      <w:r w:rsidRPr="00DA1CC3">
        <w:rPr>
          <w:i/>
        </w:rPr>
        <w:t xml:space="preserve"> </w:t>
      </w:r>
      <w:proofErr w:type="spellStart"/>
      <w:r>
        <w:rPr>
          <w:i/>
        </w:rPr>
        <w:t>secun</w:t>
      </w:r>
      <w:r w:rsidRPr="00C57CD8">
        <w:rPr>
          <w:i/>
        </w:rPr>
        <w:t>dum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392DF4F7" w14:textId="39216951" w:rsidR="00396B9A" w:rsidRDefault="006B310E" w:rsidP="003D3E8E">
      <w:r w:rsidRPr="006B310E">
        <w:rPr>
          <w:noProof/>
          <w:lang w:val="ru-RU" w:eastAsia="ru-RU"/>
        </w:rPr>
        <w:drawing>
          <wp:inline distT="0" distB="0" distL="0" distR="0" wp14:anchorId="319EEE76" wp14:editId="6C76157D">
            <wp:extent cx="6208395" cy="1546625"/>
            <wp:effectExtent l="0" t="0" r="1905" b="0"/>
            <wp:docPr id="22" name="Рисунок 22" descr="D:\YandexDisk\bot\Aizoaceae SEM\plates for suppl\Aizoon sericeum-Kew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Aizoon sericeum-Kew.tif"/>
                    <pic:cNvPicPr>
                      <a:picLocks noChangeAspect="1" noChangeArrowheads="1"/>
                    </pic:cNvPicPr>
                  </pic:nvPicPr>
                  <pic:blipFill>
                    <a:blip r:embed="rId2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24B7D" w14:textId="614797AB" w:rsidR="006B310E" w:rsidRDefault="006B310E" w:rsidP="006B310E">
      <w:pPr>
        <w:spacing w:after="120"/>
      </w:pPr>
      <w:r w:rsidRPr="00070EE7">
        <w:rPr>
          <w:b/>
        </w:rPr>
        <w:t>Figure S</w:t>
      </w:r>
      <w:r>
        <w:rPr>
          <w:b/>
        </w:rPr>
        <w:t>2</w:t>
      </w:r>
      <w:r w:rsidR="0003628A">
        <w:rPr>
          <w:b/>
        </w:rPr>
        <w:t>1</w:t>
      </w:r>
      <w:r w:rsidRPr="00070EE7">
        <w:rPr>
          <w:b/>
        </w:rPr>
        <w:t>.</w:t>
      </w:r>
      <w:r>
        <w:t xml:space="preserve"> Seed of </w:t>
      </w:r>
      <w:proofErr w:type="spellStart"/>
      <w:r w:rsidRPr="00DA1CC3">
        <w:rPr>
          <w:i/>
        </w:rPr>
        <w:t>Aizoon</w:t>
      </w:r>
      <w:proofErr w:type="spellEnd"/>
      <w:r w:rsidRPr="00DA1CC3">
        <w:rPr>
          <w:i/>
        </w:rPr>
        <w:t xml:space="preserve"> </w:t>
      </w:r>
      <w:proofErr w:type="spellStart"/>
      <w:r>
        <w:rPr>
          <w:i/>
        </w:rPr>
        <w:t>serice</w:t>
      </w:r>
      <w:r w:rsidRPr="00C57CD8">
        <w:rPr>
          <w:i/>
        </w:rPr>
        <w:t>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09234A7C" w14:textId="77777777" w:rsidR="006B310E" w:rsidRDefault="006B310E" w:rsidP="003D3E8E"/>
    <w:p w14:paraId="3DF7EF01" w14:textId="43EB3A0A" w:rsidR="006B310E" w:rsidRDefault="006B310E" w:rsidP="003D3E8E">
      <w:r w:rsidRPr="006B310E">
        <w:rPr>
          <w:noProof/>
          <w:lang w:val="ru-RU" w:eastAsia="ru-RU"/>
        </w:rPr>
        <w:drawing>
          <wp:inline distT="0" distB="0" distL="0" distR="0" wp14:anchorId="322F545F" wp14:editId="10B38718">
            <wp:extent cx="5770042" cy="2158678"/>
            <wp:effectExtent l="0" t="0" r="2540" b="0"/>
            <wp:docPr id="23" name="Рисунок 23" descr="D:\YandexDisk\bot\Aizoaceae SEM\plates for suppl\Aizoon virgatum-1983-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Aizoon virgatum-1983-K.tif"/>
                    <pic:cNvPicPr>
                      <a:picLocks noChangeAspect="1" noChangeArrowheads="1"/>
                    </pic:cNvPicPr>
                  </pic:nvPicPr>
                  <pic:blipFill>
                    <a:blip r:embed="rId3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359" cy="2166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B05663" w14:textId="4058078F" w:rsidR="006B310E" w:rsidRDefault="006B310E" w:rsidP="006B310E">
      <w:pPr>
        <w:spacing w:after="120"/>
      </w:pPr>
      <w:r w:rsidRPr="00070EE7">
        <w:rPr>
          <w:b/>
        </w:rPr>
        <w:t>Figure S</w:t>
      </w:r>
      <w:r>
        <w:rPr>
          <w:b/>
        </w:rPr>
        <w:t>2</w:t>
      </w:r>
      <w:r w:rsidR="0003628A">
        <w:rPr>
          <w:b/>
        </w:rPr>
        <w:t>2</w:t>
      </w:r>
      <w:r w:rsidRPr="00070EE7">
        <w:rPr>
          <w:b/>
        </w:rPr>
        <w:t>.</w:t>
      </w:r>
      <w:r>
        <w:t xml:space="preserve"> Seed of </w:t>
      </w:r>
      <w:proofErr w:type="spellStart"/>
      <w:r w:rsidRPr="00DA1CC3">
        <w:rPr>
          <w:i/>
        </w:rPr>
        <w:t>Aizoon</w:t>
      </w:r>
      <w:proofErr w:type="spellEnd"/>
      <w:r w:rsidRPr="00DA1CC3">
        <w:rPr>
          <w:i/>
        </w:rPr>
        <w:t xml:space="preserve"> </w:t>
      </w:r>
      <w:proofErr w:type="spellStart"/>
      <w:r>
        <w:rPr>
          <w:i/>
        </w:rPr>
        <w:t>virgat</w:t>
      </w:r>
      <w:r w:rsidRPr="00C57CD8">
        <w:rPr>
          <w:i/>
        </w:rPr>
        <w:t>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0AEDBEFB" w14:textId="77777777" w:rsidR="006B310E" w:rsidRDefault="006B310E" w:rsidP="003D3E8E"/>
    <w:p w14:paraId="4D665FD8" w14:textId="64391D17" w:rsidR="006B310E" w:rsidRDefault="002F4A45" w:rsidP="003D3E8E">
      <w:r w:rsidRPr="002F4A45">
        <w:rPr>
          <w:noProof/>
          <w:lang w:val="ru-RU" w:eastAsia="ru-RU"/>
        </w:rPr>
        <w:drawing>
          <wp:inline distT="0" distB="0" distL="0" distR="0" wp14:anchorId="5426620F" wp14:editId="2D6AFD2C">
            <wp:extent cx="6208395" cy="1546625"/>
            <wp:effectExtent l="0" t="0" r="1905" b="0"/>
            <wp:docPr id="24" name="Рисунок 24" descr="D:\YandexDisk\bot\Aizoaceae SEM\plates for suppl\Mes-barklyi-Klak-256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Mes-barklyi-Klak-2569.tif"/>
                    <pic:cNvPicPr>
                      <a:picLocks noChangeAspect="1" noChangeArrowheads="1"/>
                    </pic:cNvPicPr>
                  </pic:nvPicPr>
                  <pic:blipFill>
                    <a:blip r:embed="rId3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025B19" w14:textId="475A8D99" w:rsidR="002F4A45" w:rsidRDefault="002F4A45" w:rsidP="002F4A45">
      <w:pPr>
        <w:spacing w:after="120"/>
      </w:pPr>
      <w:r w:rsidRPr="00070EE7">
        <w:rPr>
          <w:b/>
        </w:rPr>
        <w:t>Figure S</w:t>
      </w:r>
      <w:r>
        <w:rPr>
          <w:b/>
        </w:rPr>
        <w:t>2</w:t>
      </w:r>
      <w:r w:rsidR="0003628A">
        <w:rPr>
          <w:b/>
        </w:rPr>
        <w:t>3</w:t>
      </w:r>
      <w:r w:rsidRPr="00070EE7">
        <w:rPr>
          <w:b/>
        </w:rPr>
        <w:t>.</w:t>
      </w:r>
      <w:r>
        <w:t xml:space="preserve"> Seed of </w:t>
      </w:r>
      <w:proofErr w:type="spellStart"/>
      <w:r w:rsidRPr="002F4A45">
        <w:rPr>
          <w:i/>
        </w:rPr>
        <w:t>Mesembryanthemum</w:t>
      </w:r>
      <w:proofErr w:type="spellEnd"/>
      <w:r w:rsidRPr="002F4A45">
        <w:rPr>
          <w:i/>
        </w:rPr>
        <w:t xml:space="preserve"> </w:t>
      </w:r>
      <w:proofErr w:type="spellStart"/>
      <w:r w:rsidRPr="002F4A45">
        <w:rPr>
          <w:i/>
        </w:rPr>
        <w:t>barklyi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52524FA0" w14:textId="77777777" w:rsidR="002F4A45" w:rsidRDefault="002F4A45" w:rsidP="003D3E8E"/>
    <w:p w14:paraId="6D1D3D4D" w14:textId="441B862E" w:rsidR="002F4A45" w:rsidRDefault="002F4A45" w:rsidP="003D3E8E">
      <w:r w:rsidRPr="002F4A45">
        <w:rPr>
          <w:noProof/>
          <w:lang w:val="ru-RU" w:eastAsia="ru-RU"/>
        </w:rPr>
        <w:lastRenderedPageBreak/>
        <w:drawing>
          <wp:inline distT="0" distB="0" distL="0" distR="0" wp14:anchorId="3EE04390" wp14:editId="5EE94AAF">
            <wp:extent cx="6208395" cy="1546625"/>
            <wp:effectExtent l="0" t="0" r="1905" b="0"/>
            <wp:docPr id="25" name="Рисунок 25" descr="D:\YandexDisk\bot\Aizoaceae SEM\plates for suppl\Mes-clandestinum-Klak215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Mes-clandestinum-Klak2150.tif"/>
                    <pic:cNvPicPr>
                      <a:picLocks noChangeAspect="1" noChangeArrowheads="1"/>
                    </pic:cNvPicPr>
                  </pic:nvPicPr>
                  <pic:blipFill>
                    <a:blip r:embed="rId3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0C145" w14:textId="5C30C5E0" w:rsidR="002F4A45" w:rsidRDefault="002F4A45" w:rsidP="002F4A45">
      <w:pPr>
        <w:spacing w:after="120"/>
      </w:pPr>
      <w:r w:rsidRPr="00070EE7">
        <w:rPr>
          <w:b/>
        </w:rPr>
        <w:t>Figure S</w:t>
      </w:r>
      <w:r>
        <w:rPr>
          <w:b/>
        </w:rPr>
        <w:t>2</w:t>
      </w:r>
      <w:r w:rsidR="0003628A">
        <w:rPr>
          <w:b/>
        </w:rPr>
        <w:t>4</w:t>
      </w:r>
      <w:r w:rsidRPr="00070EE7">
        <w:rPr>
          <w:b/>
        </w:rPr>
        <w:t>.</w:t>
      </w:r>
      <w:r>
        <w:t xml:space="preserve"> Seed of </w:t>
      </w:r>
      <w:proofErr w:type="spellStart"/>
      <w:r w:rsidRPr="002F4A45">
        <w:rPr>
          <w:i/>
        </w:rPr>
        <w:t>Mesembryanthemum</w:t>
      </w:r>
      <w:proofErr w:type="spellEnd"/>
      <w:r w:rsidRPr="002F4A45">
        <w:rPr>
          <w:i/>
        </w:rPr>
        <w:t xml:space="preserve"> </w:t>
      </w:r>
      <w:proofErr w:type="spellStart"/>
      <w:r w:rsidRPr="002F4A45">
        <w:rPr>
          <w:i/>
        </w:rPr>
        <w:t>clandestinum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142AB45" w14:textId="77777777" w:rsidR="002F4A45" w:rsidRDefault="002F4A45" w:rsidP="003D3E8E"/>
    <w:p w14:paraId="00A6EA01" w14:textId="2EE70E26" w:rsidR="0078048F" w:rsidRDefault="0078048F" w:rsidP="003D3E8E">
      <w:r w:rsidRPr="0078048F">
        <w:rPr>
          <w:noProof/>
          <w:lang w:val="ru-RU" w:eastAsia="ru-RU"/>
        </w:rPr>
        <w:drawing>
          <wp:inline distT="0" distB="0" distL="0" distR="0" wp14:anchorId="37D339AE" wp14:editId="0D6A4A2B">
            <wp:extent cx="6208395" cy="1546625"/>
            <wp:effectExtent l="0" t="0" r="1905" b="0"/>
            <wp:docPr id="26" name="Рисунок 26" descr="D:\YandexDisk\bot\Aizoaceae SEM\plates for suppl\Aptenia cordifolia-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Aptenia cordifolia-H.tif"/>
                    <pic:cNvPicPr>
                      <a:picLocks noChangeAspect="1" noChangeArrowheads="1"/>
                    </pic:cNvPicPr>
                  </pic:nvPicPr>
                  <pic:blipFill>
                    <a:blip r:embed="rId3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3CFB2" w14:textId="40A8F7F5" w:rsidR="0078048F" w:rsidRDefault="0078048F" w:rsidP="0078048F">
      <w:pPr>
        <w:spacing w:after="120"/>
      </w:pPr>
      <w:r w:rsidRPr="00070EE7">
        <w:rPr>
          <w:b/>
        </w:rPr>
        <w:t>Figure S</w:t>
      </w:r>
      <w:r>
        <w:rPr>
          <w:b/>
        </w:rPr>
        <w:t>2</w:t>
      </w:r>
      <w:r w:rsidR="0003628A">
        <w:rPr>
          <w:b/>
        </w:rPr>
        <w:t>5</w:t>
      </w:r>
      <w:r w:rsidRPr="00070EE7">
        <w:rPr>
          <w:b/>
        </w:rPr>
        <w:t>.</w:t>
      </w:r>
      <w:r>
        <w:t xml:space="preserve"> Seed of </w:t>
      </w:r>
      <w:proofErr w:type="spellStart"/>
      <w:r w:rsidRPr="002F4A45">
        <w:rPr>
          <w:i/>
        </w:rPr>
        <w:t>Mesembryanthemum</w:t>
      </w:r>
      <w:proofErr w:type="spellEnd"/>
      <w:r w:rsidRPr="002F4A45">
        <w:rPr>
          <w:i/>
        </w:rPr>
        <w:t xml:space="preserve"> </w:t>
      </w:r>
      <w:proofErr w:type="spellStart"/>
      <w:r w:rsidRPr="002F4A45">
        <w:rPr>
          <w:i/>
        </w:rPr>
        <w:t>c</w:t>
      </w:r>
      <w:r>
        <w:rPr>
          <w:i/>
        </w:rPr>
        <w:t>ordifoli</w:t>
      </w:r>
      <w:r w:rsidRPr="002F4A45">
        <w:rPr>
          <w:i/>
        </w:rPr>
        <w:t>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41AC0227" w14:textId="77777777" w:rsidR="0078048F" w:rsidRDefault="0078048F" w:rsidP="003D3E8E"/>
    <w:p w14:paraId="63809559" w14:textId="050C3450" w:rsidR="0078048F" w:rsidRDefault="0078048F" w:rsidP="003D3E8E">
      <w:r w:rsidRPr="0078048F">
        <w:rPr>
          <w:noProof/>
          <w:lang w:val="ru-RU" w:eastAsia="ru-RU"/>
        </w:rPr>
        <w:drawing>
          <wp:inline distT="0" distB="0" distL="0" distR="0" wp14:anchorId="313DDCCB" wp14:editId="461DC9E2">
            <wp:extent cx="5741043" cy="2147829"/>
            <wp:effectExtent l="0" t="0" r="0" b="5080"/>
            <wp:docPr id="27" name="Рисунок 27" descr="D:\YandexDisk\bot\Aizoaceae SEM\plates for suppl\Psilocaulon-absimile-U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YandexDisk\bot\Aizoaceae SEM\plates for suppl\Psilocaulon-absimile-U.tif"/>
                    <pic:cNvPicPr>
                      <a:picLocks noChangeAspect="1" noChangeArrowheads="1"/>
                    </pic:cNvPicPr>
                  </pic:nvPicPr>
                  <pic:blipFill>
                    <a:blip r:embed="rId3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299" cy="2154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12E36" w14:textId="258798A4" w:rsidR="0078048F" w:rsidRDefault="0078048F" w:rsidP="0078048F">
      <w:pPr>
        <w:spacing w:after="120"/>
      </w:pPr>
      <w:r w:rsidRPr="00070EE7">
        <w:rPr>
          <w:b/>
        </w:rPr>
        <w:t>Figure S</w:t>
      </w:r>
      <w:r>
        <w:rPr>
          <w:b/>
        </w:rPr>
        <w:t>2</w:t>
      </w:r>
      <w:r w:rsidR="0003628A">
        <w:rPr>
          <w:b/>
        </w:rPr>
        <w:t>6</w:t>
      </w:r>
      <w:r w:rsidRPr="00070EE7">
        <w:rPr>
          <w:b/>
        </w:rPr>
        <w:t>.</w:t>
      </w:r>
      <w:r>
        <w:t xml:space="preserve"> Seed of </w:t>
      </w:r>
      <w:proofErr w:type="spellStart"/>
      <w:r w:rsidRPr="0078048F">
        <w:rPr>
          <w:i/>
        </w:rPr>
        <w:t>Mesembryanthemum</w:t>
      </w:r>
      <w:proofErr w:type="spellEnd"/>
      <w:r w:rsidRPr="0078048F">
        <w:rPr>
          <w:i/>
        </w:rPr>
        <w:t xml:space="preserve"> </w:t>
      </w:r>
      <w:proofErr w:type="spellStart"/>
      <w:r w:rsidRPr="0078048F">
        <w:rPr>
          <w:i/>
        </w:rPr>
        <w:t>coriarium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44F0F9CC" w14:textId="77777777" w:rsidR="0078048F" w:rsidRDefault="0078048F" w:rsidP="0078048F">
      <w:pPr>
        <w:spacing w:after="120"/>
      </w:pPr>
    </w:p>
    <w:p w14:paraId="7FD6C5C7" w14:textId="57C1F44E" w:rsidR="0078048F" w:rsidRDefault="001D2138" w:rsidP="003D3E8E">
      <w:r w:rsidRPr="001D2138">
        <w:rPr>
          <w:noProof/>
          <w:lang w:val="ru-RU" w:eastAsia="ru-RU"/>
        </w:rPr>
        <w:lastRenderedPageBreak/>
        <w:drawing>
          <wp:inline distT="0" distB="0" distL="0" distR="0" wp14:anchorId="2BC4D169" wp14:editId="54B9E3A4">
            <wp:extent cx="6208395" cy="1546625"/>
            <wp:effectExtent l="0" t="0" r="1905" b="0"/>
            <wp:docPr id="28" name="Рисунок 28" descr="D:\YandexDisk\bot\Aizoaceae SEM\plates for suppl\Mes-crystallinum-HUJ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YandexDisk\bot\Aizoaceae SEM\plates for suppl\Mes-crystallinum-HUJ.tif"/>
                    <pic:cNvPicPr>
                      <a:picLocks noChangeAspect="1" noChangeArrowheads="1"/>
                    </pic:cNvPicPr>
                  </pic:nvPicPr>
                  <pic:blipFill>
                    <a:blip r:embed="rId3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2096F" w14:textId="7C86FA19" w:rsidR="001D2138" w:rsidRDefault="001D2138" w:rsidP="001D2138">
      <w:pPr>
        <w:spacing w:after="120"/>
      </w:pPr>
      <w:r w:rsidRPr="00070EE7">
        <w:rPr>
          <w:b/>
        </w:rPr>
        <w:t>Figure S</w:t>
      </w:r>
      <w:r>
        <w:rPr>
          <w:b/>
        </w:rPr>
        <w:t>2</w:t>
      </w:r>
      <w:r w:rsidR="0003628A">
        <w:rPr>
          <w:b/>
        </w:rPr>
        <w:t>7</w:t>
      </w:r>
      <w:r w:rsidRPr="00070EE7">
        <w:rPr>
          <w:b/>
        </w:rPr>
        <w:t>.</w:t>
      </w:r>
      <w:r>
        <w:t xml:space="preserve"> Seed of </w:t>
      </w:r>
      <w:proofErr w:type="spellStart"/>
      <w:r w:rsidRPr="002F4A45">
        <w:rPr>
          <w:i/>
        </w:rPr>
        <w:t>Mesembryanthemum</w:t>
      </w:r>
      <w:proofErr w:type="spellEnd"/>
      <w:r w:rsidRPr="002F4A45">
        <w:rPr>
          <w:i/>
        </w:rPr>
        <w:t xml:space="preserve"> </w:t>
      </w:r>
      <w:proofErr w:type="spellStart"/>
      <w:r w:rsidRPr="001D2138">
        <w:rPr>
          <w:i/>
        </w:rPr>
        <w:t>crystallinum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7A5EE46A" w14:textId="77777777" w:rsidR="001D2138" w:rsidRDefault="001D2138" w:rsidP="003D3E8E"/>
    <w:p w14:paraId="337997C4" w14:textId="60B22A48" w:rsidR="001D2138" w:rsidRDefault="001D2138" w:rsidP="003D3E8E">
      <w:r w:rsidRPr="001D2138">
        <w:rPr>
          <w:noProof/>
          <w:lang w:val="ru-RU" w:eastAsia="ru-RU"/>
        </w:rPr>
        <w:drawing>
          <wp:inline distT="0" distB="0" distL="0" distR="0" wp14:anchorId="14A2BF06" wp14:editId="6BC82DAC">
            <wp:extent cx="5739105" cy="2147104"/>
            <wp:effectExtent l="0" t="0" r="0" b="5715"/>
            <wp:docPr id="29" name="Рисунок 29" descr="D:\YandexDisk\bot\Aizoaceae SEM\plates for suppl\Mes-kuntzei-5007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YandexDisk\bot\Aizoaceae SEM\plates for suppl\Mes-kuntzei-50072.tif"/>
                    <pic:cNvPicPr>
                      <a:picLocks noChangeAspect="1" noChangeArrowheads="1"/>
                    </pic:cNvPicPr>
                  </pic:nvPicPr>
                  <pic:blipFill>
                    <a:blip r:embed="rId3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586" cy="2163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8A51E" w14:textId="5D1F45C4" w:rsidR="001D2138" w:rsidRDefault="001D2138" w:rsidP="001D2138">
      <w:pPr>
        <w:spacing w:after="120"/>
      </w:pPr>
      <w:r w:rsidRPr="00070EE7">
        <w:rPr>
          <w:b/>
        </w:rPr>
        <w:t>Figure S</w:t>
      </w:r>
      <w:r>
        <w:rPr>
          <w:b/>
        </w:rPr>
        <w:t>2</w:t>
      </w:r>
      <w:r w:rsidR="0003628A">
        <w:rPr>
          <w:b/>
        </w:rPr>
        <w:t>8</w:t>
      </w:r>
      <w:r w:rsidRPr="00070EE7">
        <w:rPr>
          <w:b/>
        </w:rPr>
        <w:t>.</w:t>
      </w:r>
      <w:r>
        <w:t xml:space="preserve"> Seed of </w:t>
      </w:r>
      <w:proofErr w:type="spellStart"/>
      <w:r w:rsidRPr="0078048F">
        <w:rPr>
          <w:i/>
        </w:rPr>
        <w:t>Mesembryanthemum</w:t>
      </w:r>
      <w:proofErr w:type="spellEnd"/>
      <w:r w:rsidRPr="0078048F">
        <w:rPr>
          <w:i/>
        </w:rPr>
        <w:t xml:space="preserve"> </w:t>
      </w:r>
      <w:proofErr w:type="spellStart"/>
      <w:r>
        <w:rPr>
          <w:i/>
        </w:rPr>
        <w:t>kuntzei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75213EEB" w14:textId="77777777" w:rsidR="007A1433" w:rsidRDefault="007A1433" w:rsidP="003D3E8E"/>
    <w:p w14:paraId="765A7A6D" w14:textId="0D2B14BB" w:rsidR="00F818B3" w:rsidRDefault="00F818B3" w:rsidP="003D3E8E">
      <w:r w:rsidRPr="00F818B3">
        <w:rPr>
          <w:noProof/>
          <w:lang w:val="ru-RU" w:eastAsia="ru-RU"/>
        </w:rPr>
        <w:drawing>
          <wp:inline distT="0" distB="0" distL="0" distR="0" wp14:anchorId="5D1027E9" wp14:editId="19964C7E">
            <wp:extent cx="6208395" cy="1546166"/>
            <wp:effectExtent l="0" t="0" r="1905" b="0"/>
            <wp:docPr id="31" name="Рисунок 31" descr="D:\YandexDisk\bot\Aizoaceae SEM\plates for suppl\Mes-splendens-Klak-2566-50x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Mes-splendens-Klak-2566-50x.tif"/>
                    <pic:cNvPicPr>
                      <a:picLocks noChangeAspect="1" noChangeArrowheads="1"/>
                    </pic:cNvPicPr>
                  </pic:nvPicPr>
                  <pic:blipFill>
                    <a:blip r:embed="rId3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A9C6C" w14:textId="321E384B" w:rsidR="00F818B3" w:rsidRDefault="00F818B3" w:rsidP="00F818B3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29</w:t>
      </w:r>
      <w:r w:rsidRPr="00070EE7">
        <w:rPr>
          <w:b/>
        </w:rPr>
        <w:t>.</w:t>
      </w:r>
      <w:r>
        <w:t xml:space="preserve"> Seed of </w:t>
      </w:r>
      <w:proofErr w:type="spellStart"/>
      <w:r w:rsidRPr="002F4A45">
        <w:rPr>
          <w:i/>
        </w:rPr>
        <w:t>Mesembryanthemum</w:t>
      </w:r>
      <w:proofErr w:type="spellEnd"/>
      <w:r w:rsidRPr="002F4A45">
        <w:rPr>
          <w:i/>
        </w:rPr>
        <w:t xml:space="preserve"> </w:t>
      </w:r>
      <w:proofErr w:type="spellStart"/>
      <w:r w:rsidRPr="00F818B3">
        <w:rPr>
          <w:i/>
        </w:rPr>
        <w:t>splendens</w:t>
      </w:r>
      <w:proofErr w:type="spellEnd"/>
      <w:r>
        <w:t>. (A) 50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7F02DAFD" w14:textId="77777777" w:rsidR="00F818B3" w:rsidRDefault="00F818B3" w:rsidP="003D3E8E"/>
    <w:p w14:paraId="15547FF4" w14:textId="5A89F347" w:rsidR="008113DA" w:rsidRDefault="008113DA" w:rsidP="003D3E8E">
      <w:r w:rsidRPr="008113DA">
        <w:rPr>
          <w:noProof/>
          <w:lang w:val="ru-RU" w:eastAsia="ru-RU"/>
        </w:rPr>
        <w:lastRenderedPageBreak/>
        <w:drawing>
          <wp:inline distT="0" distB="0" distL="0" distR="0" wp14:anchorId="2FAD0C5A" wp14:editId="5E30F4F0">
            <wp:extent cx="6208395" cy="1546166"/>
            <wp:effectExtent l="0" t="0" r="1905" b="0"/>
            <wp:docPr id="32" name="Рисунок 32" descr="D:\YandexDisk\bot\Aizoaceae SEM\plates for suppl\Prenia tetragona-Dinter-B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Prenia tetragona-Dinter-B.tif"/>
                    <pic:cNvPicPr>
                      <a:picLocks noChangeAspect="1" noChangeArrowheads="1"/>
                    </pic:cNvPicPr>
                  </pic:nvPicPr>
                  <pic:blipFill>
                    <a:blip r:embed="rId3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5C677" w14:textId="7757F025" w:rsidR="008113DA" w:rsidRDefault="008113DA" w:rsidP="008113DA">
      <w:pPr>
        <w:spacing w:after="120"/>
      </w:pPr>
      <w:r w:rsidRPr="00070EE7">
        <w:rPr>
          <w:b/>
        </w:rPr>
        <w:t>Figure S</w:t>
      </w:r>
      <w:r>
        <w:rPr>
          <w:b/>
        </w:rPr>
        <w:t>3</w:t>
      </w:r>
      <w:r w:rsidR="0003628A">
        <w:rPr>
          <w:b/>
        </w:rPr>
        <w:t>0</w:t>
      </w:r>
      <w:r w:rsidRPr="00070EE7">
        <w:rPr>
          <w:b/>
        </w:rPr>
        <w:t>.</w:t>
      </w:r>
      <w:r>
        <w:t xml:space="preserve"> Seed of </w:t>
      </w:r>
      <w:proofErr w:type="spellStart"/>
      <w:r w:rsidRPr="002F4A45">
        <w:rPr>
          <w:i/>
        </w:rPr>
        <w:t>Mesembryanthemum</w:t>
      </w:r>
      <w:proofErr w:type="spellEnd"/>
      <w:r w:rsidRPr="002F4A45">
        <w:rPr>
          <w:i/>
        </w:rPr>
        <w:t xml:space="preserve"> </w:t>
      </w:r>
      <w:proofErr w:type="spellStart"/>
      <w:r w:rsidRPr="008113DA">
        <w:rPr>
          <w:i/>
        </w:rPr>
        <w:t>tetragonum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373D8F9B" w14:textId="77777777" w:rsidR="008113DA" w:rsidRDefault="008113DA" w:rsidP="008113DA">
      <w:pPr>
        <w:spacing w:after="120"/>
      </w:pPr>
    </w:p>
    <w:p w14:paraId="4FBAEDF9" w14:textId="33A142AC" w:rsidR="008113DA" w:rsidRDefault="000D40CB" w:rsidP="008113DA">
      <w:pPr>
        <w:spacing w:after="120"/>
      </w:pPr>
      <w:r w:rsidRPr="000D40CB">
        <w:rPr>
          <w:noProof/>
          <w:lang w:val="ru-RU" w:eastAsia="ru-RU"/>
        </w:rPr>
        <w:drawing>
          <wp:inline distT="0" distB="0" distL="0" distR="0" wp14:anchorId="2A806499" wp14:editId="0FF1E290">
            <wp:extent cx="6208395" cy="2323813"/>
            <wp:effectExtent l="0" t="0" r="1905" b="635"/>
            <wp:docPr id="33" name="Рисунок 33" descr="D:\YandexDisk\bot\Aizoaceae SEM\plates for suppl\Acrosanthes humifusa-BM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Acrosanthes humifusa-BM-2.tif"/>
                    <pic:cNvPicPr>
                      <a:picLocks noChangeAspect="1" noChangeArrowheads="1"/>
                    </pic:cNvPicPr>
                  </pic:nvPicPr>
                  <pic:blipFill>
                    <a:blip r:embed="rId3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2323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646CD" w14:textId="5F35D7EA" w:rsidR="000D40CB" w:rsidRDefault="000D40CB" w:rsidP="000D40CB">
      <w:pPr>
        <w:spacing w:after="120"/>
      </w:pPr>
      <w:r w:rsidRPr="00070EE7">
        <w:rPr>
          <w:b/>
        </w:rPr>
        <w:t>Figure S</w:t>
      </w:r>
      <w:r>
        <w:rPr>
          <w:b/>
        </w:rPr>
        <w:t>3</w:t>
      </w:r>
      <w:r w:rsidR="0003628A">
        <w:rPr>
          <w:b/>
        </w:rPr>
        <w:t>1</w:t>
      </w:r>
      <w:r w:rsidRPr="00070EE7">
        <w:rPr>
          <w:b/>
        </w:rPr>
        <w:t>.</w:t>
      </w:r>
      <w:r>
        <w:t xml:space="preserve"> Seed of </w:t>
      </w:r>
      <w:proofErr w:type="spellStart"/>
      <w:r w:rsidRPr="000D40CB">
        <w:rPr>
          <w:i/>
        </w:rPr>
        <w:t>Acrosanthes</w:t>
      </w:r>
      <w:proofErr w:type="spellEnd"/>
      <w:r w:rsidRPr="000D40CB">
        <w:rPr>
          <w:i/>
        </w:rPr>
        <w:t xml:space="preserve"> </w:t>
      </w:r>
      <w:proofErr w:type="spellStart"/>
      <w:r w:rsidRPr="000D40CB">
        <w:rPr>
          <w:i/>
        </w:rPr>
        <w:t>humifusa</w:t>
      </w:r>
      <w:proofErr w:type="spellEnd"/>
      <w:r>
        <w:t>. (A) 50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01CC25F2" w14:textId="77777777" w:rsidR="008113DA" w:rsidRDefault="008113DA" w:rsidP="003D3E8E"/>
    <w:p w14:paraId="4F71B058" w14:textId="7409A13D" w:rsidR="000D40CB" w:rsidRDefault="000D40CB" w:rsidP="003D3E8E">
      <w:r w:rsidRPr="000D40CB">
        <w:rPr>
          <w:noProof/>
          <w:lang w:val="ru-RU" w:eastAsia="ru-RU"/>
        </w:rPr>
        <w:drawing>
          <wp:inline distT="0" distB="0" distL="0" distR="0" wp14:anchorId="453B3B2F" wp14:editId="3C456FE8">
            <wp:extent cx="5745562" cy="2150574"/>
            <wp:effectExtent l="0" t="0" r="7620" b="2540"/>
            <wp:docPr id="34" name="Рисунок 34" descr="D:\YandexDisk\bot\Aizoaceae SEM\plates for suppl\Hymenogyne conica-Klak204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Hymenogyne conica-Klak2044.tif"/>
                    <pic:cNvPicPr>
                      <a:picLocks noChangeAspect="1" noChangeArrowheads="1"/>
                    </pic:cNvPicPr>
                  </pic:nvPicPr>
                  <pic:blipFill>
                    <a:blip r:embed="rId4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37" cy="2163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EF2F5" w14:textId="04E469E4" w:rsidR="000D40CB" w:rsidRDefault="000D40CB" w:rsidP="003D3E8E">
      <w:r w:rsidRPr="00070EE7">
        <w:rPr>
          <w:b/>
        </w:rPr>
        <w:t>Figure S</w:t>
      </w:r>
      <w:r>
        <w:rPr>
          <w:b/>
        </w:rPr>
        <w:t>3</w:t>
      </w:r>
      <w:r w:rsidR="0003628A">
        <w:rPr>
          <w:b/>
        </w:rPr>
        <w:t>2</w:t>
      </w:r>
      <w:r w:rsidRPr="00070EE7">
        <w:rPr>
          <w:b/>
        </w:rPr>
        <w:t>.</w:t>
      </w:r>
      <w:r>
        <w:t xml:space="preserve"> Seed of </w:t>
      </w:r>
      <w:proofErr w:type="spellStart"/>
      <w:r w:rsidR="00861267" w:rsidRPr="00861267">
        <w:rPr>
          <w:i/>
        </w:rPr>
        <w:t>Hymenogyne</w:t>
      </w:r>
      <w:proofErr w:type="spellEnd"/>
      <w:r w:rsidR="00861267" w:rsidRPr="00861267">
        <w:rPr>
          <w:i/>
        </w:rPr>
        <w:t xml:space="preserve"> </w:t>
      </w:r>
      <w:proofErr w:type="spellStart"/>
      <w:r w:rsidR="00861267" w:rsidRPr="00861267">
        <w:rPr>
          <w:i/>
        </w:rPr>
        <w:t>conica</w:t>
      </w:r>
      <w:proofErr w:type="spellEnd"/>
      <w:r>
        <w:t>. (A) 50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782D0B5B" w14:textId="77777777" w:rsidR="0003628A" w:rsidRDefault="0003628A" w:rsidP="003D3E8E"/>
    <w:p w14:paraId="1E21E256" w14:textId="4ECF84E8" w:rsidR="00861267" w:rsidRDefault="00861267" w:rsidP="003D3E8E">
      <w:r w:rsidRPr="00861267">
        <w:rPr>
          <w:noProof/>
          <w:lang w:val="ru-RU" w:eastAsia="ru-RU"/>
        </w:rPr>
        <w:lastRenderedPageBreak/>
        <w:drawing>
          <wp:inline distT="0" distB="0" distL="0" distR="0" wp14:anchorId="4619C398" wp14:editId="0D5597F1">
            <wp:extent cx="5745480" cy="2150543"/>
            <wp:effectExtent l="0" t="0" r="7620" b="2540"/>
            <wp:docPr id="35" name="Рисунок 35" descr="D:\YandexDisk\bot\Aizoaceae SEM\plates for suppl\Skiatiphytum skiatophytoides-3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Skiatiphytum skiatophytoides-30.tif"/>
                    <pic:cNvPicPr>
                      <a:picLocks noChangeAspect="1" noChangeArrowheads="1"/>
                    </pic:cNvPicPr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795" cy="2186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5B481" w14:textId="422A9F46" w:rsidR="00861267" w:rsidRDefault="00861267" w:rsidP="00861267">
      <w:r w:rsidRPr="00070EE7">
        <w:rPr>
          <w:b/>
        </w:rPr>
        <w:t>Figure S</w:t>
      </w:r>
      <w:r>
        <w:rPr>
          <w:b/>
        </w:rPr>
        <w:t>3</w:t>
      </w:r>
      <w:r w:rsidR="0003628A">
        <w:rPr>
          <w:b/>
        </w:rPr>
        <w:t>3</w:t>
      </w:r>
      <w:r w:rsidRPr="00070EE7">
        <w:rPr>
          <w:b/>
        </w:rPr>
        <w:t>.</w:t>
      </w:r>
      <w:r>
        <w:t xml:space="preserve"> Seed of </w:t>
      </w:r>
      <w:proofErr w:type="spellStart"/>
      <w:r w:rsidRPr="00861267">
        <w:rPr>
          <w:i/>
        </w:rPr>
        <w:t>Skiatophytum</w:t>
      </w:r>
      <w:proofErr w:type="spellEnd"/>
      <w:r w:rsidRPr="00861267">
        <w:rPr>
          <w:i/>
        </w:rPr>
        <w:t xml:space="preserve"> </w:t>
      </w:r>
      <w:proofErr w:type="spellStart"/>
      <w:r w:rsidRPr="00861267">
        <w:rPr>
          <w:i/>
        </w:rPr>
        <w:t>skiatophytoides</w:t>
      </w:r>
      <w:proofErr w:type="spellEnd"/>
      <w:r>
        <w:t>. (A) 30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73199479" w14:textId="77777777" w:rsidR="0003628A" w:rsidRDefault="0003628A" w:rsidP="00861267"/>
    <w:p w14:paraId="7A185FB2" w14:textId="5E653DD0" w:rsidR="00861267" w:rsidRDefault="00861267" w:rsidP="00861267">
      <w:r w:rsidRPr="00861267">
        <w:rPr>
          <w:noProof/>
          <w:lang w:val="ru-RU" w:eastAsia="ru-RU"/>
        </w:rPr>
        <w:drawing>
          <wp:inline distT="0" distB="0" distL="0" distR="0" wp14:anchorId="4162DB88" wp14:editId="1C557CE8">
            <wp:extent cx="6208395" cy="1546166"/>
            <wp:effectExtent l="0" t="0" r="1905" b="0"/>
            <wp:docPr id="36" name="Рисунок 36" descr="D:\YandexDisk\bot\Aizoaceae SEM\plates for suppl\cleretum booysenii-137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cleretum booysenii-13705.tif"/>
                    <pic:cNvPicPr>
                      <a:picLocks noChangeAspect="1" noChangeArrowheads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62743" w14:textId="3E242E8B" w:rsidR="009F2342" w:rsidRDefault="009F2342" w:rsidP="009F2342">
      <w:pPr>
        <w:spacing w:after="120"/>
      </w:pPr>
      <w:r w:rsidRPr="00070EE7">
        <w:rPr>
          <w:b/>
        </w:rPr>
        <w:t>Figure S</w:t>
      </w:r>
      <w:r>
        <w:rPr>
          <w:b/>
        </w:rPr>
        <w:t>3</w:t>
      </w:r>
      <w:r w:rsidR="0003628A">
        <w:rPr>
          <w:b/>
        </w:rPr>
        <w:t>4</w:t>
      </w:r>
      <w:r w:rsidRPr="00070EE7">
        <w:rPr>
          <w:b/>
        </w:rPr>
        <w:t>.</w:t>
      </w:r>
      <w:r>
        <w:t xml:space="preserve"> Seed of </w:t>
      </w:r>
      <w:proofErr w:type="spellStart"/>
      <w:r w:rsidRPr="009F2342">
        <w:rPr>
          <w:i/>
        </w:rPr>
        <w:t>Cleretum</w:t>
      </w:r>
      <w:proofErr w:type="spellEnd"/>
      <w:r w:rsidRPr="009F2342">
        <w:rPr>
          <w:i/>
        </w:rPr>
        <w:t xml:space="preserve"> </w:t>
      </w:r>
      <w:proofErr w:type="spellStart"/>
      <w:r w:rsidRPr="009F2342">
        <w:rPr>
          <w:i/>
        </w:rPr>
        <w:t>booysenii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4B864FB9" w14:textId="77777777" w:rsidR="009F2342" w:rsidRDefault="009F2342" w:rsidP="00861267"/>
    <w:p w14:paraId="130F2FB2" w14:textId="7BA5164B" w:rsidR="00861267" w:rsidRDefault="009F2342" w:rsidP="003D3E8E">
      <w:r w:rsidRPr="009F2342">
        <w:rPr>
          <w:noProof/>
          <w:lang w:val="ru-RU" w:eastAsia="ru-RU"/>
        </w:rPr>
        <w:drawing>
          <wp:inline distT="0" distB="0" distL="0" distR="0" wp14:anchorId="4F7A8DFF" wp14:editId="4CE71818">
            <wp:extent cx="6208395" cy="1546166"/>
            <wp:effectExtent l="0" t="0" r="1905" b="0"/>
            <wp:docPr id="37" name="Рисунок 37" descr="D:\YandexDisk\bot\Aizoaceae SEM\plates for suppl\Cleretum herrei-25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YandexDisk\bot\Aizoaceae SEM\plates for suppl\Cleretum herrei-256.tif"/>
                    <pic:cNvPicPr>
                      <a:picLocks noChangeAspect="1" noChangeArrowheads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C680C" w14:textId="4862AA98" w:rsidR="009F2342" w:rsidRDefault="009F2342" w:rsidP="009F2342">
      <w:pPr>
        <w:spacing w:after="120"/>
      </w:pPr>
      <w:r w:rsidRPr="00070EE7">
        <w:rPr>
          <w:b/>
        </w:rPr>
        <w:t>Figure S</w:t>
      </w:r>
      <w:r>
        <w:rPr>
          <w:b/>
        </w:rPr>
        <w:t>3</w:t>
      </w:r>
      <w:r w:rsidR="0003628A">
        <w:rPr>
          <w:b/>
        </w:rPr>
        <w:t>5</w:t>
      </w:r>
      <w:r w:rsidRPr="00070EE7">
        <w:rPr>
          <w:b/>
        </w:rPr>
        <w:t>.</w:t>
      </w:r>
      <w:r>
        <w:t xml:space="preserve"> Seed of </w:t>
      </w:r>
      <w:proofErr w:type="spellStart"/>
      <w:r w:rsidRPr="009F2342">
        <w:rPr>
          <w:i/>
        </w:rPr>
        <w:t>Cleretum</w:t>
      </w:r>
      <w:proofErr w:type="spellEnd"/>
      <w:r w:rsidRPr="009F2342">
        <w:rPr>
          <w:i/>
        </w:rPr>
        <w:t xml:space="preserve"> </w:t>
      </w:r>
      <w:proofErr w:type="spellStart"/>
      <w:r w:rsidRPr="009F2342">
        <w:rPr>
          <w:i/>
        </w:rPr>
        <w:t>herrei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0C3771D2" w14:textId="77777777" w:rsidR="0003628A" w:rsidRDefault="0003628A" w:rsidP="009F2342">
      <w:pPr>
        <w:spacing w:after="120"/>
      </w:pPr>
    </w:p>
    <w:p w14:paraId="58943C2A" w14:textId="29973516" w:rsidR="009F2342" w:rsidRDefault="009F2342" w:rsidP="003D3E8E">
      <w:r w:rsidRPr="009F2342">
        <w:rPr>
          <w:noProof/>
          <w:lang w:val="ru-RU" w:eastAsia="ru-RU"/>
        </w:rPr>
        <w:lastRenderedPageBreak/>
        <w:drawing>
          <wp:inline distT="0" distB="0" distL="0" distR="0" wp14:anchorId="0B5E95B7" wp14:editId="3EB84143">
            <wp:extent cx="6208395" cy="1546166"/>
            <wp:effectExtent l="0" t="0" r="1905" b="0"/>
            <wp:docPr id="38" name="Рисунок 38" descr="D:\YandexDisk\bot\Aizoaceae SEM\plates for suppl\Cleretum-lyratifolium-Klak-20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YandexDisk\bot\Aizoaceae SEM\plates for suppl\Cleretum-lyratifolium-Klak-2022.tif"/>
                    <pic:cNvPicPr>
                      <a:picLocks noChangeAspect="1" noChangeArrowheads="1"/>
                    </pic:cNvPicPr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05F1F8" w14:textId="60D3E31C" w:rsidR="009F2342" w:rsidRDefault="009F2342" w:rsidP="009F2342">
      <w:pPr>
        <w:spacing w:after="120"/>
      </w:pPr>
      <w:r w:rsidRPr="00070EE7">
        <w:rPr>
          <w:b/>
        </w:rPr>
        <w:t>Figure S</w:t>
      </w:r>
      <w:r>
        <w:rPr>
          <w:b/>
        </w:rPr>
        <w:t>3</w:t>
      </w:r>
      <w:r w:rsidR="0003628A">
        <w:rPr>
          <w:b/>
        </w:rPr>
        <w:t>6</w:t>
      </w:r>
      <w:r w:rsidRPr="00070EE7">
        <w:rPr>
          <w:b/>
        </w:rPr>
        <w:t>.</w:t>
      </w:r>
      <w:r>
        <w:t xml:space="preserve"> Seed of </w:t>
      </w:r>
      <w:proofErr w:type="spellStart"/>
      <w:r w:rsidRPr="009F2342">
        <w:rPr>
          <w:i/>
        </w:rPr>
        <w:t>Cleretum</w:t>
      </w:r>
      <w:proofErr w:type="spellEnd"/>
      <w:r w:rsidRPr="009F2342">
        <w:rPr>
          <w:i/>
        </w:rPr>
        <w:t xml:space="preserve"> </w:t>
      </w:r>
      <w:proofErr w:type="spellStart"/>
      <w:r w:rsidRPr="009F2342">
        <w:rPr>
          <w:i/>
        </w:rPr>
        <w:t>lyratifolium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3BBC9AD7" w14:textId="77777777" w:rsidR="0003628A" w:rsidRDefault="0003628A" w:rsidP="009F2342">
      <w:pPr>
        <w:spacing w:after="120"/>
      </w:pPr>
    </w:p>
    <w:p w14:paraId="5AF8073E" w14:textId="5D430E53" w:rsidR="009F2342" w:rsidRDefault="005308DA" w:rsidP="003D3E8E">
      <w:r w:rsidRPr="005308DA">
        <w:rPr>
          <w:noProof/>
          <w:lang w:val="ru-RU" w:eastAsia="ru-RU"/>
        </w:rPr>
        <w:drawing>
          <wp:inline distT="0" distB="0" distL="0" distR="0" wp14:anchorId="27BC2311" wp14:editId="281D1778">
            <wp:extent cx="6208395" cy="1546166"/>
            <wp:effectExtent l="0" t="0" r="1905" b="0"/>
            <wp:docPr id="39" name="Рисунок 39" descr="D:\YandexDisk\bot\Aizoaceae SEM\plates for suppl\Cleretum-paterson-Klak202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Cleretum-paterson-Klak2021.tif"/>
                    <pic:cNvPicPr>
                      <a:picLocks noChangeAspect="1" noChangeArrowheads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D7C71" w14:textId="59288F1B" w:rsidR="005308DA" w:rsidRDefault="005308DA" w:rsidP="005308DA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37</w:t>
      </w:r>
      <w:r w:rsidRPr="00070EE7">
        <w:rPr>
          <w:b/>
        </w:rPr>
        <w:t>.</w:t>
      </w:r>
      <w:r>
        <w:t xml:space="preserve"> Seed of </w:t>
      </w:r>
      <w:proofErr w:type="spellStart"/>
      <w:r w:rsidRPr="005308DA">
        <w:rPr>
          <w:i/>
        </w:rPr>
        <w:t>Cleretum</w:t>
      </w:r>
      <w:proofErr w:type="spellEnd"/>
      <w:r w:rsidRPr="005308DA">
        <w:rPr>
          <w:i/>
        </w:rPr>
        <w:t xml:space="preserve"> </w:t>
      </w:r>
      <w:proofErr w:type="spellStart"/>
      <w:r w:rsidRPr="005308DA">
        <w:rPr>
          <w:i/>
        </w:rPr>
        <w:t>paterson-jonesii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35DADDF7" w14:textId="77777777" w:rsidR="00081E3A" w:rsidRDefault="00081E3A" w:rsidP="00081E3A"/>
    <w:p w14:paraId="28821D35" w14:textId="77777777" w:rsidR="00081E3A" w:rsidRDefault="00081E3A" w:rsidP="00081E3A">
      <w:r w:rsidRPr="007A1433">
        <w:rPr>
          <w:noProof/>
          <w:lang w:val="ru-RU" w:eastAsia="ru-RU"/>
        </w:rPr>
        <w:drawing>
          <wp:inline distT="0" distB="0" distL="0" distR="0" wp14:anchorId="030AEB2E" wp14:editId="54ECE31B">
            <wp:extent cx="6208395" cy="1546625"/>
            <wp:effectExtent l="0" t="0" r="1905" b="0"/>
            <wp:docPr id="30" name="Рисунок 30" descr="D:\YandexDisk\bot\Aizoaceae SEM\plates for suppl\Mes-pinnatifidum-Po46009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YandexDisk\bot\Aizoaceae SEM\plates for suppl\Mes-pinnatifidum-Po4600919.tif"/>
                    <pic:cNvPicPr>
                      <a:picLocks noChangeAspect="1" noChangeArrowheads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730E1" w14:textId="2C1F3D4A" w:rsidR="00081E3A" w:rsidRDefault="00081E3A" w:rsidP="00081E3A">
      <w:pPr>
        <w:spacing w:after="120"/>
      </w:pPr>
      <w:r w:rsidRPr="00070EE7">
        <w:rPr>
          <w:b/>
        </w:rPr>
        <w:t>Figure S</w:t>
      </w:r>
      <w:r>
        <w:rPr>
          <w:b/>
        </w:rPr>
        <w:t>3</w:t>
      </w:r>
      <w:r w:rsidR="0003628A">
        <w:rPr>
          <w:b/>
        </w:rPr>
        <w:t>8</w:t>
      </w:r>
      <w:r w:rsidRPr="00070EE7">
        <w:rPr>
          <w:b/>
        </w:rPr>
        <w:t>.</w:t>
      </w:r>
      <w:r>
        <w:t xml:space="preserve"> Seed of </w:t>
      </w:r>
      <w:proofErr w:type="spellStart"/>
      <w:r w:rsidR="00C62198">
        <w:rPr>
          <w:i/>
        </w:rPr>
        <w:t>Cleret</w:t>
      </w:r>
      <w:r w:rsidRPr="002F4A45">
        <w:rPr>
          <w:i/>
        </w:rPr>
        <w:t>um</w:t>
      </w:r>
      <w:proofErr w:type="spellEnd"/>
      <w:r w:rsidRPr="002F4A45">
        <w:rPr>
          <w:i/>
        </w:rPr>
        <w:t xml:space="preserve"> </w:t>
      </w:r>
      <w:proofErr w:type="spellStart"/>
      <w:r w:rsidRPr="007A1433">
        <w:rPr>
          <w:i/>
        </w:rPr>
        <w:t>pinnatifidum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38BF76F0" w14:textId="77777777" w:rsidR="005308DA" w:rsidRDefault="005308DA" w:rsidP="003D3E8E"/>
    <w:p w14:paraId="24429DB8" w14:textId="15F3694B" w:rsidR="005308DA" w:rsidRDefault="005308DA" w:rsidP="003D3E8E">
      <w:r w:rsidRPr="005308DA">
        <w:rPr>
          <w:noProof/>
          <w:lang w:val="ru-RU" w:eastAsia="ru-RU"/>
        </w:rPr>
        <w:lastRenderedPageBreak/>
        <w:drawing>
          <wp:inline distT="0" distB="0" distL="0" distR="0" wp14:anchorId="206EAE2D" wp14:editId="64866D55">
            <wp:extent cx="5748114" cy="2151529"/>
            <wp:effectExtent l="0" t="0" r="5080" b="1270"/>
            <wp:docPr id="40" name="Рисунок 40" descr="D:\YandexDisk\bot\Aizoaceae SEM\plates for suppl\Drosanthemum asperulum-Bruyns715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Drosanthemum asperulum-Bruyns7157.tif"/>
                    <pic:cNvPicPr>
                      <a:picLocks noChangeAspect="1" noChangeArrowheads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904" cy="2161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48D1B" w14:textId="21CBA8A8" w:rsidR="005308DA" w:rsidRDefault="005308DA" w:rsidP="003D3E8E">
      <w:r w:rsidRPr="00070EE7">
        <w:rPr>
          <w:b/>
        </w:rPr>
        <w:t>Figure S</w:t>
      </w:r>
      <w:r>
        <w:rPr>
          <w:b/>
        </w:rPr>
        <w:t>39</w:t>
      </w:r>
      <w:r w:rsidRPr="00070EE7">
        <w:rPr>
          <w:b/>
        </w:rPr>
        <w:t>.</w:t>
      </w:r>
      <w:r>
        <w:t xml:space="preserve"> Seed of </w:t>
      </w:r>
      <w:proofErr w:type="spellStart"/>
      <w:r w:rsidRPr="005308DA">
        <w:rPr>
          <w:i/>
        </w:rPr>
        <w:t>Drosanthemum</w:t>
      </w:r>
      <w:proofErr w:type="spellEnd"/>
      <w:r w:rsidRPr="005308DA">
        <w:rPr>
          <w:i/>
        </w:rPr>
        <w:t xml:space="preserve"> </w:t>
      </w:r>
      <w:proofErr w:type="spellStart"/>
      <w:r w:rsidRPr="005308DA">
        <w:rPr>
          <w:i/>
        </w:rPr>
        <w:t>asperulum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</w:t>
      </w:r>
      <w:r w:rsidR="00FF7CB8">
        <w:t>.</w:t>
      </w:r>
    </w:p>
    <w:p w14:paraId="4231988C" w14:textId="77777777" w:rsidR="00B42D2A" w:rsidRDefault="00B42D2A" w:rsidP="003D3E8E"/>
    <w:p w14:paraId="78604F35" w14:textId="66D9EBE3" w:rsidR="00FF7CB8" w:rsidRDefault="008B5135" w:rsidP="003D3E8E">
      <w:r w:rsidRPr="008B5135">
        <w:rPr>
          <w:noProof/>
          <w:lang w:val="ru-RU" w:eastAsia="ru-RU"/>
        </w:rPr>
        <w:drawing>
          <wp:inline distT="0" distB="0" distL="0" distR="0" wp14:anchorId="2200D50C" wp14:editId="35F83332">
            <wp:extent cx="6208395" cy="1551034"/>
            <wp:effectExtent l="0" t="0" r="1905" b="0"/>
            <wp:docPr id="41" name="Рисунок 41" descr="D:\YandexDisk\bot\Aizoaceae SEM\plates for suppl\Drosanthemum-bicolor-Bruyns-904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Drosanthemum-bicolor-Bruyns-9042.tif"/>
                    <pic:cNvPicPr>
                      <a:picLocks noChangeAspect="1" noChangeArrowheads="1"/>
                    </pic:cNvPicPr>
                  </pic:nvPicPr>
                  <pic:blipFill>
                    <a:blip r:embed="rId4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51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F29E2" w14:textId="7A4659A3" w:rsidR="008B5135" w:rsidRDefault="008B5135" w:rsidP="008B5135">
      <w:pPr>
        <w:spacing w:after="120"/>
      </w:pPr>
      <w:r w:rsidRPr="00070EE7">
        <w:rPr>
          <w:b/>
        </w:rPr>
        <w:t>Figure S</w:t>
      </w:r>
      <w:r>
        <w:rPr>
          <w:b/>
        </w:rPr>
        <w:t>40</w:t>
      </w:r>
      <w:r w:rsidRPr="00070EE7">
        <w:rPr>
          <w:b/>
        </w:rPr>
        <w:t>.</w:t>
      </w:r>
      <w:r>
        <w:t xml:space="preserve"> Seed of </w:t>
      </w:r>
      <w:proofErr w:type="spellStart"/>
      <w:r w:rsidRPr="008B5135">
        <w:rPr>
          <w:i/>
        </w:rPr>
        <w:t>Drosanthemum</w:t>
      </w:r>
      <w:proofErr w:type="spellEnd"/>
      <w:r w:rsidRPr="008B5135">
        <w:rPr>
          <w:i/>
        </w:rPr>
        <w:t xml:space="preserve"> bicolor</w:t>
      </w:r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3DE07539" w14:textId="77777777" w:rsidR="0003628A" w:rsidRDefault="0003628A" w:rsidP="008B5135">
      <w:pPr>
        <w:spacing w:after="120"/>
      </w:pPr>
    </w:p>
    <w:p w14:paraId="5DAC166D" w14:textId="764DBE1C" w:rsidR="008B5135" w:rsidRDefault="008B5135" w:rsidP="008B5135">
      <w:pPr>
        <w:spacing w:after="120"/>
      </w:pPr>
      <w:r w:rsidRPr="008B5135">
        <w:rPr>
          <w:noProof/>
          <w:lang w:val="ru-RU" w:eastAsia="ru-RU"/>
        </w:rPr>
        <w:drawing>
          <wp:inline distT="0" distB="0" distL="0" distR="0" wp14:anchorId="330C07FB" wp14:editId="56961EF6">
            <wp:extent cx="6208395" cy="1546166"/>
            <wp:effectExtent l="0" t="0" r="1905" b="0"/>
            <wp:docPr id="42" name="Рисунок 42" descr="D:\YandexDisk\bot\Aizoaceae SEM\plates for suppl\Drosanthemum vejagera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Drosanthemum vejagerae.tif"/>
                    <pic:cNvPicPr>
                      <a:picLocks noChangeAspect="1" noChangeArrowheads="1"/>
                    </pic:cNvPicPr>
                  </pic:nvPicPr>
                  <pic:blipFill>
                    <a:blip r:embed="rId4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E4C37" w14:textId="3647B2ED" w:rsidR="008B5135" w:rsidRDefault="008B5135" w:rsidP="008B5135">
      <w:pPr>
        <w:spacing w:after="120"/>
      </w:pPr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1</w:t>
      </w:r>
      <w:r w:rsidRPr="00070EE7">
        <w:rPr>
          <w:b/>
        </w:rPr>
        <w:t>.</w:t>
      </w:r>
      <w:r>
        <w:t xml:space="preserve"> Seed of </w:t>
      </w:r>
      <w:proofErr w:type="spellStart"/>
      <w:r w:rsidRPr="008B5135">
        <w:rPr>
          <w:i/>
        </w:rPr>
        <w:t>Drosanthemum</w:t>
      </w:r>
      <w:proofErr w:type="spellEnd"/>
      <w:r w:rsidRPr="008B5135">
        <w:rPr>
          <w:i/>
        </w:rPr>
        <w:t xml:space="preserve"> </w:t>
      </w:r>
      <w:proofErr w:type="spellStart"/>
      <w:r w:rsidRPr="008B5135">
        <w:rPr>
          <w:i/>
        </w:rPr>
        <w:t>dejagerae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77A80ED4" w14:textId="77777777" w:rsidR="0003628A" w:rsidRDefault="0003628A" w:rsidP="008B5135">
      <w:pPr>
        <w:spacing w:after="120"/>
      </w:pPr>
    </w:p>
    <w:p w14:paraId="0DD0C59B" w14:textId="29514D09" w:rsidR="008B5135" w:rsidRDefault="008B5135" w:rsidP="003D3E8E">
      <w:r w:rsidRPr="008B5135">
        <w:rPr>
          <w:noProof/>
          <w:lang w:val="ru-RU" w:eastAsia="ru-RU"/>
        </w:rPr>
        <w:lastRenderedPageBreak/>
        <w:drawing>
          <wp:inline distT="0" distB="0" distL="0" distR="0" wp14:anchorId="751E3ABB" wp14:editId="52B4BE94">
            <wp:extent cx="6208395" cy="1546166"/>
            <wp:effectExtent l="0" t="0" r="1905" b="0"/>
            <wp:docPr id="43" name="Рисунок 43" descr="D:\YandexDisk\bot\Aizoaceae SEM\plates for suppl\Drosanthemum lavisii-70x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Drosanthemum lavisii-70x.tif"/>
                    <pic:cNvPicPr>
                      <a:picLocks noChangeAspect="1" noChangeArrowheads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3876E" w14:textId="13FD0668" w:rsidR="008B5135" w:rsidRDefault="008B5135" w:rsidP="008B5135">
      <w:pPr>
        <w:spacing w:after="120"/>
      </w:pPr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2</w:t>
      </w:r>
      <w:r w:rsidRPr="00070EE7">
        <w:rPr>
          <w:b/>
        </w:rPr>
        <w:t>.</w:t>
      </w:r>
      <w:r>
        <w:t xml:space="preserve"> Seed of </w:t>
      </w:r>
      <w:proofErr w:type="spellStart"/>
      <w:r w:rsidRPr="008B5135">
        <w:rPr>
          <w:i/>
        </w:rPr>
        <w:t>Drosanthemum</w:t>
      </w:r>
      <w:proofErr w:type="spellEnd"/>
      <w:r w:rsidRPr="008B5135">
        <w:rPr>
          <w:i/>
        </w:rPr>
        <w:t xml:space="preserve"> </w:t>
      </w:r>
      <w:proofErr w:type="spellStart"/>
      <w:r>
        <w:rPr>
          <w:i/>
        </w:rPr>
        <w:t>lavisii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03B60270" w14:textId="77777777" w:rsidR="00B42D2A" w:rsidRDefault="00B42D2A" w:rsidP="008B5135">
      <w:pPr>
        <w:spacing w:after="120"/>
      </w:pPr>
    </w:p>
    <w:p w14:paraId="22193765" w14:textId="3F296098" w:rsidR="008B5135" w:rsidRDefault="00E86326" w:rsidP="003D3E8E">
      <w:r w:rsidRPr="00E86326">
        <w:rPr>
          <w:noProof/>
          <w:lang w:val="ru-RU" w:eastAsia="ru-RU"/>
        </w:rPr>
        <w:drawing>
          <wp:inline distT="0" distB="0" distL="0" distR="0" wp14:anchorId="0A325A84" wp14:editId="675C6980">
            <wp:extent cx="6208395" cy="1546166"/>
            <wp:effectExtent l="0" t="0" r="1905" b="0"/>
            <wp:docPr id="44" name="Рисунок 44" descr="D:\YandexDisk\bot\Aizoaceae SEM\plates for suppl\Antimima hantamensis-Klak-94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Antimima hantamensis-Klak-947.tif"/>
                    <pic:cNvPicPr>
                      <a:picLocks noChangeAspect="1" noChangeArrowheads="1"/>
                    </pic:cNvPicPr>
                  </pic:nvPicPr>
                  <pic:blipFill>
                    <a:blip r:embed="rId5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46B67" w14:textId="200E935E" w:rsidR="00E86326" w:rsidRDefault="00E86326" w:rsidP="00E86326">
      <w:pPr>
        <w:spacing w:after="120"/>
      </w:pPr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3</w:t>
      </w:r>
      <w:r w:rsidRPr="00070EE7">
        <w:rPr>
          <w:b/>
        </w:rPr>
        <w:t>.</w:t>
      </w:r>
      <w:r>
        <w:t xml:space="preserve"> Seed of </w:t>
      </w:r>
      <w:proofErr w:type="spellStart"/>
      <w:r w:rsidRPr="00E86326">
        <w:rPr>
          <w:i/>
        </w:rPr>
        <w:t>Antimima</w:t>
      </w:r>
      <w:proofErr w:type="spellEnd"/>
      <w:r w:rsidRPr="00E86326">
        <w:rPr>
          <w:i/>
        </w:rPr>
        <w:t xml:space="preserve"> </w:t>
      </w:r>
      <w:proofErr w:type="spellStart"/>
      <w:r w:rsidRPr="00E86326">
        <w:rPr>
          <w:i/>
        </w:rPr>
        <w:t>hantamensis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6A383A10" w14:textId="77777777" w:rsidR="0003628A" w:rsidRDefault="0003628A" w:rsidP="00E86326">
      <w:pPr>
        <w:spacing w:after="120"/>
      </w:pPr>
    </w:p>
    <w:p w14:paraId="4A38132C" w14:textId="1D2F76EE" w:rsidR="00E86326" w:rsidRDefault="00E86326" w:rsidP="003D3E8E">
      <w:r w:rsidRPr="00E86326">
        <w:rPr>
          <w:noProof/>
          <w:lang w:val="ru-RU" w:eastAsia="ru-RU"/>
        </w:rPr>
        <w:drawing>
          <wp:inline distT="0" distB="0" distL="0" distR="0" wp14:anchorId="7ED388EC" wp14:editId="51BF4C8A">
            <wp:extent cx="6208395" cy="1546166"/>
            <wp:effectExtent l="0" t="0" r="1905" b="0"/>
            <wp:docPr id="45" name="Рисунок 45" descr="D:\YandexDisk\bot\Aizoaceae SEM\plates for suppl\Antimima solid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YandexDisk\bot\Aizoaceae SEM\plates for suppl\Antimima solida.tif"/>
                    <pic:cNvPicPr>
                      <a:picLocks noChangeAspect="1" noChangeArrowheads="1"/>
                    </pic:cNvPicPr>
                  </pic:nvPicPr>
                  <pic:blipFill>
                    <a:blip r:embed="rId5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142F2" w14:textId="65E0F8B8" w:rsidR="00E86326" w:rsidRDefault="00E86326" w:rsidP="00E86326">
      <w:pPr>
        <w:spacing w:after="120"/>
      </w:pPr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4</w:t>
      </w:r>
      <w:r w:rsidRPr="00070EE7">
        <w:rPr>
          <w:b/>
        </w:rPr>
        <w:t>.</w:t>
      </w:r>
      <w:r>
        <w:t xml:space="preserve"> Seed of </w:t>
      </w:r>
      <w:proofErr w:type="spellStart"/>
      <w:r w:rsidRPr="00E86326">
        <w:rPr>
          <w:i/>
        </w:rPr>
        <w:t>Antimima</w:t>
      </w:r>
      <w:proofErr w:type="spellEnd"/>
      <w:r w:rsidRPr="00E86326">
        <w:rPr>
          <w:i/>
        </w:rPr>
        <w:t xml:space="preserve"> </w:t>
      </w:r>
      <w:proofErr w:type="spellStart"/>
      <w:r>
        <w:rPr>
          <w:i/>
        </w:rPr>
        <w:t>solida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02B2A847" w14:textId="77777777" w:rsidR="0003628A" w:rsidRDefault="0003628A" w:rsidP="00E86326">
      <w:pPr>
        <w:spacing w:after="120"/>
      </w:pPr>
    </w:p>
    <w:p w14:paraId="582F05C8" w14:textId="5D91D5B3" w:rsidR="00081E3A" w:rsidRDefault="00081E3A" w:rsidP="003D3E8E">
      <w:r w:rsidRPr="00081E3A">
        <w:rPr>
          <w:noProof/>
          <w:lang w:val="ru-RU" w:eastAsia="ru-RU"/>
        </w:rPr>
        <w:lastRenderedPageBreak/>
        <w:drawing>
          <wp:inline distT="0" distB="0" distL="0" distR="0" wp14:anchorId="7C677DA1" wp14:editId="56FAA739">
            <wp:extent cx="6208395" cy="1544498"/>
            <wp:effectExtent l="0" t="0" r="1905" b="0"/>
            <wp:docPr id="46" name="Рисунок 46" descr="D:\YandexDisk\bot\Aizoaceae SEM\plates for suppl\Argyroderma delaeti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Argyroderma delaetii.tif"/>
                    <pic:cNvPicPr>
                      <a:picLocks noChangeAspect="1" noChangeArrowheads="1"/>
                    </pic:cNvPicPr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4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F3C3D" w14:textId="462B6758" w:rsidR="00081E3A" w:rsidRDefault="00081E3A" w:rsidP="00081E3A">
      <w:pPr>
        <w:spacing w:after="120"/>
      </w:pPr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5</w:t>
      </w:r>
      <w:r w:rsidRPr="00070EE7">
        <w:rPr>
          <w:b/>
        </w:rPr>
        <w:t>.</w:t>
      </w:r>
      <w:r>
        <w:t xml:space="preserve"> Seed of </w:t>
      </w:r>
      <w:proofErr w:type="spellStart"/>
      <w:r w:rsidR="00D13C54" w:rsidRPr="00D13C54">
        <w:rPr>
          <w:i/>
        </w:rPr>
        <w:t>Argyroderma</w:t>
      </w:r>
      <w:proofErr w:type="spellEnd"/>
      <w:r w:rsidR="00D13C54" w:rsidRPr="00D13C54">
        <w:rPr>
          <w:i/>
        </w:rPr>
        <w:t xml:space="preserve"> </w:t>
      </w:r>
      <w:proofErr w:type="spellStart"/>
      <w:r w:rsidR="00D13C54" w:rsidRPr="00D13C54">
        <w:rPr>
          <w:i/>
        </w:rPr>
        <w:t>delaetii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7888326A" w14:textId="77777777" w:rsidR="00B42D2A" w:rsidRDefault="00B42D2A" w:rsidP="00081E3A">
      <w:pPr>
        <w:spacing w:after="120"/>
      </w:pPr>
    </w:p>
    <w:p w14:paraId="49F8719B" w14:textId="2241F99F" w:rsidR="00081E3A" w:rsidRDefault="00D13C54" w:rsidP="003D3E8E">
      <w:r w:rsidRPr="00D13C54">
        <w:rPr>
          <w:noProof/>
          <w:lang w:val="ru-RU" w:eastAsia="ru-RU"/>
        </w:rPr>
        <w:drawing>
          <wp:inline distT="0" distB="0" distL="0" distR="0" wp14:anchorId="0FB74876" wp14:editId="071B58F0">
            <wp:extent cx="5734050" cy="2145355"/>
            <wp:effectExtent l="0" t="0" r="0" b="7620"/>
            <wp:docPr id="47" name="Рисунок 47" descr="D:\YandexDisk\bot\Aizoaceae SEM\plates for suppl\Carpobrotus acinaciforme-317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Carpobrotus acinaciforme-317a.tif"/>
                    <pic:cNvPicPr>
                      <a:picLocks noChangeAspect="1" noChangeArrowheads="1"/>
                    </pic:cNvPicPr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859" cy="2152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697D8" w14:textId="4CB71F23" w:rsidR="00D13C54" w:rsidRDefault="00D13C54" w:rsidP="003D3E8E"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6</w:t>
      </w:r>
      <w:r w:rsidRPr="00070EE7">
        <w:rPr>
          <w:b/>
        </w:rPr>
        <w:t>.</w:t>
      </w:r>
      <w:r>
        <w:t xml:space="preserve"> Seed of </w:t>
      </w:r>
      <w:proofErr w:type="spellStart"/>
      <w:r w:rsidRPr="00D13C54">
        <w:rPr>
          <w:i/>
        </w:rPr>
        <w:t>Carpobrotus</w:t>
      </w:r>
      <w:proofErr w:type="spellEnd"/>
      <w:r w:rsidRPr="00D13C54">
        <w:rPr>
          <w:i/>
        </w:rPr>
        <w:t xml:space="preserve"> </w:t>
      </w:r>
      <w:proofErr w:type="spellStart"/>
      <w:r w:rsidRPr="00D13C54">
        <w:rPr>
          <w:i/>
        </w:rPr>
        <w:t>acinaciformis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28327003" w14:textId="77777777" w:rsidR="0003628A" w:rsidRDefault="0003628A" w:rsidP="003D3E8E"/>
    <w:p w14:paraId="0E9BC061" w14:textId="7803F807" w:rsidR="00D13C54" w:rsidRDefault="00D13C54" w:rsidP="003D3E8E">
      <w:r w:rsidRPr="00D13C54">
        <w:rPr>
          <w:noProof/>
          <w:lang w:val="ru-RU" w:eastAsia="ru-RU"/>
        </w:rPr>
        <w:drawing>
          <wp:inline distT="0" distB="0" distL="0" distR="0" wp14:anchorId="12FBF53B" wp14:editId="5CDAD0CA">
            <wp:extent cx="5734050" cy="2145213"/>
            <wp:effectExtent l="0" t="0" r="0" b="7620"/>
            <wp:docPr id="48" name="Рисунок 48" descr="D:\YandexDisk\bot\Aizoaceae SEM\plates for suppl\Cheiridopsis alba-oculata-Klak23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Cheiridopsis alba-oculata-Klak2308.tif"/>
                    <pic:cNvPicPr>
                      <a:picLocks noChangeAspect="1" noChangeArrowheads="1"/>
                    </pic:cNvPicPr>
                  </pic:nvPicPr>
                  <pic:blipFill>
                    <a:blip r:embed="rId5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30" cy="2151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FB735E" w14:textId="40FF3184" w:rsidR="00D13C54" w:rsidRDefault="00D13C54" w:rsidP="00D13C54"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7</w:t>
      </w:r>
      <w:r w:rsidRPr="00070EE7">
        <w:rPr>
          <w:b/>
        </w:rPr>
        <w:t>.</w:t>
      </w:r>
      <w:r>
        <w:t xml:space="preserve"> Seed of </w:t>
      </w:r>
      <w:proofErr w:type="spellStart"/>
      <w:r w:rsidRPr="00D13C54">
        <w:rPr>
          <w:i/>
        </w:rPr>
        <w:t>Cheiridopsis</w:t>
      </w:r>
      <w:proofErr w:type="spellEnd"/>
      <w:r w:rsidRPr="00D13C54">
        <w:rPr>
          <w:i/>
        </w:rPr>
        <w:t xml:space="preserve"> alba-</w:t>
      </w:r>
      <w:proofErr w:type="spellStart"/>
      <w:r w:rsidRPr="00D13C54">
        <w:rPr>
          <w:i/>
        </w:rPr>
        <w:t>oculata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191B7CBB" w14:textId="77777777" w:rsidR="0003628A" w:rsidRDefault="0003628A" w:rsidP="00D13C54"/>
    <w:p w14:paraId="116FBB59" w14:textId="5E319024" w:rsidR="00D13C54" w:rsidRDefault="007542B2" w:rsidP="003D3E8E">
      <w:r w:rsidRPr="007542B2">
        <w:rPr>
          <w:noProof/>
          <w:lang w:val="ru-RU" w:eastAsia="ru-RU"/>
        </w:rPr>
        <w:lastRenderedPageBreak/>
        <w:drawing>
          <wp:inline distT="0" distB="0" distL="0" distR="0" wp14:anchorId="18D611AE" wp14:editId="76DCF87C">
            <wp:extent cx="5739105" cy="2147104"/>
            <wp:effectExtent l="0" t="0" r="0" b="5715"/>
            <wp:docPr id="49" name="Рисунок 49" descr="D:\YandexDisk\bot\Aizoaceae SEM\plates for suppl\Conophytum-manghanii-Bruyns-891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Conophytum-manghanii-Bruyns-8913.tif"/>
                    <pic:cNvPicPr>
                      <a:picLocks noChangeAspect="1" noChangeArrowheads="1"/>
                    </pic:cNvPicPr>
                  </pic:nvPicPr>
                  <pic:blipFill>
                    <a:blip r:embed="rId5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116" cy="2156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E8C89" w14:textId="0CC858ED" w:rsidR="007542B2" w:rsidRDefault="007542B2" w:rsidP="007542B2"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8</w:t>
      </w:r>
      <w:r w:rsidRPr="00070EE7">
        <w:rPr>
          <w:b/>
        </w:rPr>
        <w:t>.</w:t>
      </w:r>
      <w:r>
        <w:t xml:space="preserve"> Seed of </w:t>
      </w:r>
      <w:proofErr w:type="spellStart"/>
      <w:r w:rsidRPr="007542B2">
        <w:rPr>
          <w:i/>
        </w:rPr>
        <w:t>Conophytum</w:t>
      </w:r>
      <w:proofErr w:type="spellEnd"/>
      <w:r w:rsidRPr="007542B2">
        <w:rPr>
          <w:i/>
        </w:rPr>
        <w:t xml:space="preserve"> </w:t>
      </w:r>
      <w:proofErr w:type="spellStart"/>
      <w:r w:rsidRPr="007542B2">
        <w:rPr>
          <w:i/>
        </w:rPr>
        <w:t>maughanii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7D084347" w14:textId="77777777" w:rsidR="0003628A" w:rsidRDefault="0003628A" w:rsidP="007542B2"/>
    <w:p w14:paraId="1635975F" w14:textId="650D2607" w:rsidR="007542B2" w:rsidRDefault="007542B2" w:rsidP="003D3E8E">
      <w:r w:rsidRPr="007542B2">
        <w:rPr>
          <w:noProof/>
          <w:lang w:val="ru-RU" w:eastAsia="ru-RU"/>
        </w:rPr>
        <w:drawing>
          <wp:inline distT="0" distB="0" distL="0" distR="0" wp14:anchorId="0F93ACE6" wp14:editId="276EE6AE">
            <wp:extent cx="6208395" cy="1546625"/>
            <wp:effectExtent l="0" t="0" r="1905" b="0"/>
            <wp:docPr id="50" name="Рисунок 50" descr="D:\YandexDisk\bot\Aizoaceae SEM\plates for suppl\Deilanthe thedichumii-Klak223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Deilanthe thedichumii-Klak2238.tif"/>
                    <pic:cNvPicPr>
                      <a:picLocks noChangeAspect="1" noChangeArrowheads="1"/>
                    </pic:cNvPicPr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3542FB" w14:textId="3465379D" w:rsidR="00E533F3" w:rsidRDefault="00E533F3" w:rsidP="00E533F3">
      <w:pPr>
        <w:spacing w:after="120"/>
      </w:pPr>
      <w:r w:rsidRPr="00070EE7">
        <w:rPr>
          <w:b/>
        </w:rPr>
        <w:t>Figure S</w:t>
      </w:r>
      <w:r>
        <w:rPr>
          <w:b/>
        </w:rPr>
        <w:t>4</w:t>
      </w:r>
      <w:r w:rsidR="0003628A">
        <w:rPr>
          <w:b/>
        </w:rPr>
        <w:t>9</w:t>
      </w:r>
      <w:r w:rsidRPr="00070EE7">
        <w:rPr>
          <w:b/>
        </w:rPr>
        <w:t>.</w:t>
      </w:r>
      <w:r>
        <w:t xml:space="preserve"> Seed of </w:t>
      </w:r>
      <w:proofErr w:type="spellStart"/>
      <w:r w:rsidRPr="00E533F3">
        <w:rPr>
          <w:i/>
        </w:rPr>
        <w:t>Deilanthe</w:t>
      </w:r>
      <w:proofErr w:type="spellEnd"/>
      <w:r w:rsidRPr="00E533F3">
        <w:rPr>
          <w:i/>
        </w:rPr>
        <w:t xml:space="preserve"> </w:t>
      </w:r>
      <w:proofErr w:type="spellStart"/>
      <w:r w:rsidRPr="00E533F3">
        <w:rPr>
          <w:i/>
        </w:rPr>
        <w:t>thudichumii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2D385766" w14:textId="77777777" w:rsidR="00117A02" w:rsidRDefault="00117A02" w:rsidP="00E533F3">
      <w:pPr>
        <w:spacing w:after="120"/>
      </w:pPr>
    </w:p>
    <w:p w14:paraId="6F1288AF" w14:textId="2E68F5E9" w:rsidR="00E533F3" w:rsidRDefault="00E533F3" w:rsidP="00E533F3">
      <w:pPr>
        <w:spacing w:after="120"/>
      </w:pPr>
      <w:r w:rsidRPr="00E533F3">
        <w:rPr>
          <w:noProof/>
          <w:lang w:val="ru-RU" w:eastAsia="ru-RU"/>
        </w:rPr>
        <w:drawing>
          <wp:inline distT="0" distB="0" distL="0" distR="0" wp14:anchorId="4A9B32E9" wp14:editId="53D1EA30">
            <wp:extent cx="5741043" cy="2147829"/>
            <wp:effectExtent l="0" t="0" r="0" b="5080"/>
            <wp:docPr id="51" name="Рисунок 51" descr="D:\YandexDisk\bot\Aizoaceae SEM\plates for suppl\Delosperma bosseranum-P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Delosperma bosseranum-P.tif"/>
                    <pic:cNvPicPr>
                      <a:picLocks noChangeAspect="1" noChangeArrowheads="1"/>
                    </pic:cNvPicPr>
                  </pic:nvPicPr>
                  <pic:blipFill>
                    <a:blip r:embed="rId5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893" cy="2169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9056C" w14:textId="2E2500B1" w:rsidR="00E533F3" w:rsidRDefault="00E533F3" w:rsidP="00E533F3">
      <w:r w:rsidRPr="00070EE7">
        <w:rPr>
          <w:b/>
        </w:rPr>
        <w:t>Figure S</w:t>
      </w:r>
      <w:r w:rsidR="0003628A">
        <w:rPr>
          <w:b/>
        </w:rPr>
        <w:t>50</w:t>
      </w:r>
      <w:r w:rsidRPr="00070EE7">
        <w:rPr>
          <w:b/>
        </w:rPr>
        <w:t>.</w:t>
      </w:r>
      <w:r>
        <w:t xml:space="preserve"> Seed of </w:t>
      </w:r>
      <w:proofErr w:type="spellStart"/>
      <w:r w:rsidRPr="00E533F3">
        <w:rPr>
          <w:i/>
        </w:rPr>
        <w:t>Delosperma</w:t>
      </w:r>
      <w:proofErr w:type="spellEnd"/>
      <w:r w:rsidRPr="00E533F3">
        <w:rPr>
          <w:i/>
        </w:rPr>
        <w:t xml:space="preserve"> </w:t>
      </w:r>
      <w:proofErr w:type="spellStart"/>
      <w:r w:rsidRPr="00E533F3">
        <w:rPr>
          <w:i/>
        </w:rPr>
        <w:t>bosseranum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0DA9268B" w14:textId="77777777" w:rsidR="00117A02" w:rsidRDefault="00117A02" w:rsidP="00E533F3"/>
    <w:p w14:paraId="37120DE0" w14:textId="620C5D67" w:rsidR="00E533F3" w:rsidRDefault="00227F3F" w:rsidP="00E533F3">
      <w:pPr>
        <w:spacing w:after="120"/>
      </w:pPr>
      <w:r w:rsidRPr="00227F3F">
        <w:rPr>
          <w:noProof/>
          <w:lang w:val="ru-RU" w:eastAsia="ru-RU"/>
        </w:rPr>
        <w:lastRenderedPageBreak/>
        <w:drawing>
          <wp:inline distT="0" distB="0" distL="0" distR="0" wp14:anchorId="6B6068AD" wp14:editId="1A40AE3F">
            <wp:extent cx="6208395" cy="1546625"/>
            <wp:effectExtent l="0" t="0" r="1905" b="0"/>
            <wp:docPr id="52" name="Рисунок 52" descr="D:\YandexDisk\bot\Aizoaceae SEM\plates for suppl\Dracophyllus-otzen-sn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YandexDisk\bot\Aizoaceae SEM\plates for suppl\Dracophyllus-otzen-sn.tif"/>
                    <pic:cNvPicPr>
                      <a:picLocks noChangeAspect="1" noChangeArrowheads="1"/>
                    </pic:cNvPicPr>
                  </pic:nvPicPr>
                  <pic:blipFill>
                    <a:blip r:embed="rId5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372F9" w14:textId="5C4B5B25" w:rsidR="00227F3F" w:rsidRDefault="00227F3F" w:rsidP="00227F3F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1</w:t>
      </w:r>
      <w:r w:rsidRPr="00070EE7">
        <w:rPr>
          <w:b/>
        </w:rPr>
        <w:t>.</w:t>
      </w:r>
      <w:r>
        <w:t xml:space="preserve"> Seed of </w:t>
      </w:r>
      <w:proofErr w:type="spellStart"/>
      <w:r w:rsidRPr="00227F3F">
        <w:rPr>
          <w:i/>
        </w:rPr>
        <w:t>Dracophilus</w:t>
      </w:r>
      <w:proofErr w:type="spellEnd"/>
      <w:r w:rsidRPr="00227F3F">
        <w:rPr>
          <w:i/>
        </w:rPr>
        <w:t xml:space="preserve"> </w:t>
      </w:r>
      <w:proofErr w:type="spellStart"/>
      <w:r w:rsidRPr="00227F3F">
        <w:rPr>
          <w:i/>
        </w:rPr>
        <w:t>delaetianum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251765CD" w14:textId="77777777" w:rsidR="00117A02" w:rsidRDefault="00117A02" w:rsidP="00227F3F">
      <w:pPr>
        <w:spacing w:after="120"/>
      </w:pPr>
    </w:p>
    <w:p w14:paraId="113D5ADC" w14:textId="66D6A65C" w:rsidR="00227F3F" w:rsidRDefault="00227F3F" w:rsidP="00E533F3">
      <w:pPr>
        <w:spacing w:after="120"/>
      </w:pPr>
      <w:r w:rsidRPr="00227F3F">
        <w:rPr>
          <w:noProof/>
          <w:lang w:val="ru-RU" w:eastAsia="ru-RU"/>
        </w:rPr>
        <w:drawing>
          <wp:inline distT="0" distB="0" distL="0" distR="0" wp14:anchorId="27BDCF57" wp14:editId="35EA8D5C">
            <wp:extent cx="6208395" cy="1546625"/>
            <wp:effectExtent l="0" t="0" r="1905" b="0"/>
            <wp:docPr id="53" name="Рисунок 53" descr="D:\YandexDisk\bot\Aizoaceae SEM\plates for suppl\Eberlantia-sedoides-Klak-76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YandexDisk\bot\Aizoaceae SEM\plates for suppl\Eberlantia-sedoides-Klak-769.tif"/>
                    <pic:cNvPicPr>
                      <a:picLocks noChangeAspect="1" noChangeArrowheads="1"/>
                    </pic:cNvPicPr>
                  </pic:nvPicPr>
                  <pic:blipFill>
                    <a:blip r:embed="rId6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DCF44" w14:textId="2DCC9569" w:rsidR="00227F3F" w:rsidRDefault="00227F3F" w:rsidP="00227F3F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2</w:t>
      </w:r>
      <w:r w:rsidRPr="00070EE7">
        <w:rPr>
          <w:b/>
        </w:rPr>
        <w:t>.</w:t>
      </w:r>
      <w:r>
        <w:t xml:space="preserve"> Seed of </w:t>
      </w:r>
      <w:proofErr w:type="spellStart"/>
      <w:r w:rsidR="00522B6A" w:rsidRPr="00522B6A">
        <w:rPr>
          <w:i/>
        </w:rPr>
        <w:t>Eberlanzia</w:t>
      </w:r>
      <w:proofErr w:type="spellEnd"/>
      <w:r w:rsidR="00522B6A" w:rsidRPr="00522B6A">
        <w:rPr>
          <w:i/>
        </w:rPr>
        <w:t xml:space="preserve"> </w:t>
      </w:r>
      <w:proofErr w:type="spellStart"/>
      <w:r w:rsidR="00522B6A" w:rsidRPr="00522B6A">
        <w:rPr>
          <w:i/>
        </w:rPr>
        <w:t>sedoides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6FBF9DD8" w14:textId="77777777" w:rsidR="00117A02" w:rsidRDefault="00117A02" w:rsidP="00227F3F">
      <w:pPr>
        <w:spacing w:after="120"/>
      </w:pPr>
    </w:p>
    <w:p w14:paraId="02D28F47" w14:textId="276000B5" w:rsidR="00227F3F" w:rsidRDefault="00266A71" w:rsidP="00E533F3">
      <w:pPr>
        <w:spacing w:after="120"/>
      </w:pPr>
      <w:r w:rsidRPr="00266A71">
        <w:rPr>
          <w:noProof/>
          <w:lang w:val="ru-RU" w:eastAsia="ru-RU"/>
        </w:rPr>
        <w:drawing>
          <wp:inline distT="0" distB="0" distL="0" distR="0" wp14:anchorId="72707C26" wp14:editId="6D22F89E">
            <wp:extent cx="6208395" cy="1546625"/>
            <wp:effectExtent l="0" t="0" r="1905" b="0"/>
            <wp:docPr id="54" name="Рисунок 54" descr="D:\YandexDisk\bot\Aizoaceae SEM\plates for suppl\Ebracteoila wilmania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YandexDisk\bot\Aizoaceae SEM\plates for suppl\Ebracteoila wilmaniae.tif"/>
                    <pic:cNvPicPr>
                      <a:picLocks noChangeAspect="1" noChangeArrowheads="1"/>
                    </pic:cNvPicPr>
                  </pic:nvPicPr>
                  <pic:blipFill>
                    <a:blip r:embed="rId6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05363D" w14:textId="5BEA8383" w:rsidR="00266A71" w:rsidRDefault="00266A71" w:rsidP="00266A71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3</w:t>
      </w:r>
      <w:r w:rsidRPr="00070EE7">
        <w:rPr>
          <w:b/>
        </w:rPr>
        <w:t>.</w:t>
      </w:r>
      <w:r>
        <w:t xml:space="preserve"> Seed of </w:t>
      </w:r>
      <w:proofErr w:type="spellStart"/>
      <w:r w:rsidRPr="00266A71">
        <w:rPr>
          <w:i/>
        </w:rPr>
        <w:t>Ebracteola</w:t>
      </w:r>
      <w:proofErr w:type="spellEnd"/>
      <w:r w:rsidRPr="00266A71">
        <w:rPr>
          <w:i/>
        </w:rPr>
        <w:t xml:space="preserve"> </w:t>
      </w:r>
      <w:proofErr w:type="spellStart"/>
      <w:r w:rsidRPr="00266A71">
        <w:rPr>
          <w:i/>
        </w:rPr>
        <w:t>wilmaniae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57D05E54" w14:textId="77777777" w:rsidR="00117A02" w:rsidRDefault="00117A02" w:rsidP="00266A71">
      <w:pPr>
        <w:spacing w:after="120"/>
      </w:pPr>
    </w:p>
    <w:p w14:paraId="54D27CA9" w14:textId="2786C701" w:rsidR="00266A71" w:rsidRDefault="0065461D" w:rsidP="00E533F3">
      <w:pPr>
        <w:spacing w:after="120"/>
      </w:pPr>
      <w:r w:rsidRPr="0065461D">
        <w:rPr>
          <w:noProof/>
          <w:lang w:val="ru-RU" w:eastAsia="ru-RU"/>
        </w:rPr>
        <w:lastRenderedPageBreak/>
        <w:drawing>
          <wp:inline distT="0" distB="0" distL="0" distR="0" wp14:anchorId="3DAF9B23" wp14:editId="6F11A278">
            <wp:extent cx="6208395" cy="1549513"/>
            <wp:effectExtent l="0" t="0" r="1905" b="0"/>
            <wp:docPr id="55" name="Рисунок 55" descr="D:\YandexDisk\bot\Aizoaceae SEM\plates for suppl\Erepsia anceps-Klak260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Erepsia anceps-Klak2608.tif"/>
                    <pic:cNvPicPr>
                      <a:picLocks noChangeAspect="1" noChangeArrowheads="1"/>
                    </pic:cNvPicPr>
                  </pic:nvPicPr>
                  <pic:blipFill>
                    <a:blip r:embed="rId6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AB0DB" w14:textId="560634F9" w:rsidR="0065461D" w:rsidRDefault="0065461D" w:rsidP="0065461D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4</w:t>
      </w:r>
      <w:r w:rsidRPr="00070EE7">
        <w:rPr>
          <w:b/>
        </w:rPr>
        <w:t>.</w:t>
      </w:r>
      <w:r>
        <w:t xml:space="preserve"> Seed of </w:t>
      </w:r>
      <w:proofErr w:type="spellStart"/>
      <w:r w:rsidRPr="0065461D">
        <w:rPr>
          <w:i/>
        </w:rPr>
        <w:t>Erepsia</w:t>
      </w:r>
      <w:proofErr w:type="spellEnd"/>
      <w:r w:rsidRPr="0065461D">
        <w:rPr>
          <w:i/>
        </w:rPr>
        <w:t xml:space="preserve"> </w:t>
      </w:r>
      <w:proofErr w:type="spellStart"/>
      <w:r w:rsidRPr="0065461D">
        <w:rPr>
          <w:i/>
        </w:rPr>
        <w:t>anceps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7B6E76CC" w14:textId="77777777" w:rsidR="00117A02" w:rsidRDefault="00117A02" w:rsidP="0065461D">
      <w:pPr>
        <w:spacing w:after="120"/>
      </w:pPr>
    </w:p>
    <w:p w14:paraId="5FF996CA" w14:textId="6664D117" w:rsidR="0065461D" w:rsidRDefault="0065461D" w:rsidP="00E533F3">
      <w:pPr>
        <w:spacing w:after="120"/>
      </w:pPr>
      <w:r w:rsidRPr="0065461D">
        <w:rPr>
          <w:noProof/>
          <w:lang w:val="ru-RU" w:eastAsia="ru-RU"/>
        </w:rPr>
        <w:drawing>
          <wp:inline distT="0" distB="0" distL="0" distR="0" wp14:anchorId="271EE0FF" wp14:editId="6F972DC8">
            <wp:extent cx="5745404" cy="2151219"/>
            <wp:effectExtent l="0" t="0" r="8255" b="1905"/>
            <wp:docPr id="57" name="Рисунок 57" descr="D:\YandexDisk\bot\Aizoaceae SEM\plates for suppl\Gibbaeum album-Klak1102(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Gibbaeum album-Klak1102(1).tif"/>
                    <pic:cNvPicPr>
                      <a:picLocks noChangeAspect="1" noChangeArrowheads="1"/>
                    </pic:cNvPicPr>
                  </pic:nvPicPr>
                  <pic:blipFill>
                    <a:blip r:embed="rId6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3776" cy="217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A9593" w14:textId="5AF57E17" w:rsidR="00B45157" w:rsidRDefault="00B45157" w:rsidP="00E533F3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5</w:t>
      </w:r>
      <w:r w:rsidRPr="00070EE7">
        <w:rPr>
          <w:b/>
        </w:rPr>
        <w:t>.</w:t>
      </w:r>
      <w:r>
        <w:t xml:space="preserve"> Seed of </w:t>
      </w:r>
      <w:proofErr w:type="spellStart"/>
      <w:r w:rsidRPr="00B45157">
        <w:rPr>
          <w:i/>
        </w:rPr>
        <w:t>Gibbaeum</w:t>
      </w:r>
      <w:proofErr w:type="spellEnd"/>
      <w:r w:rsidRPr="00B45157">
        <w:rPr>
          <w:i/>
        </w:rPr>
        <w:t xml:space="preserve"> album</w:t>
      </w:r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16F31365" w14:textId="77777777" w:rsidR="0003628A" w:rsidRDefault="0003628A" w:rsidP="00E533F3">
      <w:pPr>
        <w:spacing w:after="120"/>
      </w:pPr>
    </w:p>
    <w:p w14:paraId="15C45130" w14:textId="24F991DC" w:rsidR="00B45157" w:rsidRDefault="00B45157" w:rsidP="00E533F3">
      <w:pPr>
        <w:spacing w:after="120"/>
      </w:pPr>
      <w:r w:rsidRPr="00B45157">
        <w:rPr>
          <w:noProof/>
          <w:lang w:val="ru-RU" w:eastAsia="ru-RU"/>
        </w:rPr>
        <w:drawing>
          <wp:inline distT="0" distB="0" distL="0" distR="0" wp14:anchorId="62DF8B3A" wp14:editId="061B3845">
            <wp:extent cx="6208395" cy="1549513"/>
            <wp:effectExtent l="0" t="0" r="1905" b="0"/>
            <wp:docPr id="58" name="Рисунок 58" descr="D:\YandexDisk\bot\Aizoaceae SEM\plates for suppl\Lampranthus explanatus-Klak-31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Lampranthus explanatus-Klak-315.tif"/>
                    <pic:cNvPicPr>
                      <a:picLocks noChangeAspect="1" noChangeArrowheads="1"/>
                    </pic:cNvPicPr>
                  </pic:nvPicPr>
                  <pic:blipFill>
                    <a:blip r:embed="rId6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1D2CC" w14:textId="40D15E62" w:rsidR="00B45157" w:rsidRDefault="00B45157" w:rsidP="00B45157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6</w:t>
      </w:r>
      <w:r w:rsidRPr="00070EE7">
        <w:rPr>
          <w:b/>
        </w:rPr>
        <w:t>.</w:t>
      </w:r>
      <w:r>
        <w:t xml:space="preserve"> Seed of </w:t>
      </w:r>
      <w:proofErr w:type="spellStart"/>
      <w:r w:rsidRPr="00B45157">
        <w:rPr>
          <w:i/>
        </w:rPr>
        <w:t>Lampranthus</w:t>
      </w:r>
      <w:proofErr w:type="spellEnd"/>
      <w:r w:rsidRPr="00B45157">
        <w:rPr>
          <w:i/>
        </w:rPr>
        <w:t xml:space="preserve"> </w:t>
      </w:r>
      <w:proofErr w:type="spellStart"/>
      <w:r w:rsidRPr="00B45157">
        <w:rPr>
          <w:i/>
        </w:rPr>
        <w:t>explanatus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73576945" w14:textId="77777777" w:rsidR="00117A02" w:rsidRDefault="00117A02" w:rsidP="00B45157">
      <w:pPr>
        <w:spacing w:after="120"/>
      </w:pPr>
    </w:p>
    <w:p w14:paraId="5D4A6011" w14:textId="124215C8" w:rsidR="00B45157" w:rsidRDefault="00B45157" w:rsidP="00E533F3">
      <w:pPr>
        <w:spacing w:after="120"/>
      </w:pPr>
      <w:r w:rsidRPr="00B45157">
        <w:rPr>
          <w:noProof/>
          <w:lang w:val="ru-RU" w:eastAsia="ru-RU"/>
        </w:rPr>
        <w:lastRenderedPageBreak/>
        <w:drawing>
          <wp:inline distT="0" distB="0" distL="0" distR="0" wp14:anchorId="39EAECA6" wp14:editId="4A1DDCB1">
            <wp:extent cx="6208395" cy="1549513"/>
            <wp:effectExtent l="0" t="0" r="1905" b="0"/>
            <wp:docPr id="59" name="Рисунок 59" descr="D:\YandexDisk\bot\Aizoaceae SEM\plates for suppl\Lampranthus reptans-Klak31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Lampranthus reptans-Klak317.tif"/>
                    <pic:cNvPicPr>
                      <a:picLocks noChangeAspect="1" noChangeArrowheads="1"/>
                    </pic:cNvPicPr>
                  </pic:nvPicPr>
                  <pic:blipFill>
                    <a:blip r:embed="rId6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BEF41" w14:textId="2265BD6D" w:rsidR="00B45157" w:rsidRDefault="00B45157" w:rsidP="00B45157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7</w:t>
      </w:r>
      <w:r w:rsidRPr="00070EE7">
        <w:rPr>
          <w:b/>
        </w:rPr>
        <w:t>.</w:t>
      </w:r>
      <w:r>
        <w:t xml:space="preserve"> Seed of </w:t>
      </w:r>
      <w:proofErr w:type="spellStart"/>
      <w:r w:rsidRPr="00B45157">
        <w:rPr>
          <w:i/>
        </w:rPr>
        <w:t>Lampranthus</w:t>
      </w:r>
      <w:proofErr w:type="spellEnd"/>
      <w:r w:rsidRPr="00B45157">
        <w:rPr>
          <w:i/>
        </w:rPr>
        <w:t xml:space="preserve"> </w:t>
      </w:r>
      <w:proofErr w:type="spellStart"/>
      <w:r>
        <w:rPr>
          <w:i/>
        </w:rPr>
        <w:t>reptan</w:t>
      </w:r>
      <w:r w:rsidRPr="00B45157">
        <w:rPr>
          <w:i/>
        </w:rPr>
        <w:t>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5CA2F9D6" w14:textId="77777777" w:rsidR="00117A02" w:rsidRDefault="00117A02" w:rsidP="00B45157">
      <w:pPr>
        <w:spacing w:after="120"/>
      </w:pPr>
    </w:p>
    <w:p w14:paraId="6DFA8894" w14:textId="476DD91F" w:rsidR="00B45157" w:rsidRDefault="00574D22" w:rsidP="00E533F3">
      <w:pPr>
        <w:spacing w:after="120"/>
      </w:pPr>
      <w:r w:rsidRPr="00574D22">
        <w:rPr>
          <w:noProof/>
          <w:lang w:val="ru-RU" w:eastAsia="ru-RU"/>
        </w:rPr>
        <w:drawing>
          <wp:inline distT="0" distB="0" distL="0" distR="0" wp14:anchorId="145FAB94" wp14:editId="4917F9DC">
            <wp:extent cx="6208395" cy="1549513"/>
            <wp:effectExtent l="0" t="0" r="1905" b="0"/>
            <wp:docPr id="60" name="Рисунок 60" descr="D:\YandexDisk\bot\Aizoaceae SEM\plates for suppl\Lampranthus watermeyeri-Klak46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Lampranthus watermeyeri-Klak466.tif"/>
                    <pic:cNvPicPr>
                      <a:picLocks noChangeAspect="1" noChangeArrowheads="1"/>
                    </pic:cNvPicPr>
                  </pic:nvPicPr>
                  <pic:blipFill>
                    <a:blip r:embed="rId6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CE2C5" w14:textId="659E7199" w:rsidR="00574D22" w:rsidRDefault="00574D22" w:rsidP="00574D22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8</w:t>
      </w:r>
      <w:r w:rsidRPr="00070EE7">
        <w:rPr>
          <w:b/>
        </w:rPr>
        <w:t>.</w:t>
      </w:r>
      <w:r>
        <w:t xml:space="preserve"> Seed of </w:t>
      </w:r>
      <w:proofErr w:type="spellStart"/>
      <w:r w:rsidRPr="00574D22">
        <w:rPr>
          <w:i/>
        </w:rPr>
        <w:t>Lampranthus</w:t>
      </w:r>
      <w:proofErr w:type="spellEnd"/>
      <w:r w:rsidRPr="00574D22">
        <w:rPr>
          <w:i/>
        </w:rPr>
        <w:t xml:space="preserve"> </w:t>
      </w:r>
      <w:proofErr w:type="spellStart"/>
      <w:r w:rsidRPr="00574D22">
        <w:rPr>
          <w:i/>
        </w:rPr>
        <w:t>watermeyeri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2478416" w14:textId="77777777" w:rsidR="00117A02" w:rsidRDefault="00117A02" w:rsidP="00574D22">
      <w:pPr>
        <w:spacing w:after="120"/>
      </w:pPr>
    </w:p>
    <w:p w14:paraId="1994B267" w14:textId="3C97FDCB" w:rsidR="00574D22" w:rsidRDefault="00574D22" w:rsidP="00E533F3">
      <w:pPr>
        <w:spacing w:after="120"/>
      </w:pPr>
      <w:r w:rsidRPr="00574D22">
        <w:rPr>
          <w:noProof/>
          <w:lang w:val="ru-RU" w:eastAsia="ru-RU"/>
        </w:rPr>
        <w:drawing>
          <wp:inline distT="0" distB="0" distL="0" distR="0" wp14:anchorId="299BD88B" wp14:editId="5614D627">
            <wp:extent cx="6208395" cy="1549513"/>
            <wp:effectExtent l="0" t="0" r="1905" b="0"/>
            <wp:docPr id="61" name="Рисунок 61" descr="D:\YandexDisk\bot\Aizoaceae SEM\plates for suppl\Lapidaria margareta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Lapidaria margaretae.tif"/>
                    <pic:cNvPicPr>
                      <a:picLocks noChangeAspect="1" noChangeArrowheads="1"/>
                    </pic:cNvPicPr>
                  </pic:nvPicPr>
                  <pic:blipFill>
                    <a:blip r:embed="rId6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50A8B" w14:textId="5B73C2A2" w:rsidR="00574D22" w:rsidRDefault="00574D22" w:rsidP="00574D22">
      <w:pPr>
        <w:spacing w:after="120"/>
      </w:pPr>
      <w:r w:rsidRPr="00070EE7">
        <w:rPr>
          <w:b/>
        </w:rPr>
        <w:t>Figure S</w:t>
      </w:r>
      <w:r>
        <w:rPr>
          <w:b/>
        </w:rPr>
        <w:t>5</w:t>
      </w:r>
      <w:r w:rsidR="0003628A">
        <w:rPr>
          <w:b/>
        </w:rPr>
        <w:t>9</w:t>
      </w:r>
      <w:r w:rsidRPr="00070EE7">
        <w:rPr>
          <w:b/>
        </w:rPr>
        <w:t>.</w:t>
      </w:r>
      <w:r>
        <w:t xml:space="preserve"> Seed of </w:t>
      </w:r>
      <w:proofErr w:type="spellStart"/>
      <w:r w:rsidRPr="00574D22">
        <w:rPr>
          <w:i/>
        </w:rPr>
        <w:t>Lapidaria</w:t>
      </w:r>
      <w:proofErr w:type="spellEnd"/>
      <w:r w:rsidRPr="00574D22">
        <w:rPr>
          <w:i/>
        </w:rPr>
        <w:t xml:space="preserve"> </w:t>
      </w:r>
      <w:proofErr w:type="spellStart"/>
      <w:r w:rsidRPr="00574D22">
        <w:rPr>
          <w:i/>
        </w:rPr>
        <w:t>margaretae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02FEAEB3" w14:textId="77777777" w:rsidR="0003628A" w:rsidRDefault="0003628A" w:rsidP="00574D22">
      <w:pPr>
        <w:spacing w:after="120"/>
      </w:pPr>
    </w:p>
    <w:p w14:paraId="1B264CA7" w14:textId="0A7B4647" w:rsidR="00106112" w:rsidRDefault="00106112" w:rsidP="00106112">
      <w:pPr>
        <w:spacing w:after="120"/>
      </w:pPr>
      <w:r w:rsidRPr="00106112">
        <w:rPr>
          <w:noProof/>
          <w:lang w:val="ru-RU" w:eastAsia="ru-RU"/>
        </w:rPr>
        <w:lastRenderedPageBreak/>
        <w:drawing>
          <wp:inline distT="0" distB="0" distL="0" distR="0" wp14:anchorId="7B7032E0" wp14:editId="622EA2D5">
            <wp:extent cx="6208395" cy="1549513"/>
            <wp:effectExtent l="0" t="0" r="1905" b="0"/>
            <wp:docPr id="62" name="Рисунок 62" descr="D:\YandexDisk\bot\Aizoaceae SEM\plates for suppl\Leipoldtia frutescens-Carrich-BOL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YandexDisk\bot\Aizoaceae SEM\plates for suppl\Leipoldtia frutescens-Carrich-BOL.tif"/>
                    <pic:cNvPicPr>
                      <a:picLocks noChangeAspect="1" noChangeArrowheads="1"/>
                    </pic:cNvPicPr>
                  </pic:nvPicPr>
                  <pic:blipFill>
                    <a:blip r:embed="rId6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EE7">
        <w:rPr>
          <w:b/>
        </w:rPr>
        <w:t>Figure S</w:t>
      </w:r>
      <w:r w:rsidR="0003628A">
        <w:rPr>
          <w:b/>
        </w:rPr>
        <w:t>60</w:t>
      </w:r>
      <w:r w:rsidRPr="00070EE7">
        <w:rPr>
          <w:b/>
        </w:rPr>
        <w:t>.</w:t>
      </w:r>
      <w:r>
        <w:t xml:space="preserve"> Seed of </w:t>
      </w:r>
      <w:proofErr w:type="spellStart"/>
      <w:r w:rsidR="00781D14" w:rsidRPr="00781D14">
        <w:rPr>
          <w:i/>
        </w:rPr>
        <w:t>Leipoldtia</w:t>
      </w:r>
      <w:proofErr w:type="spellEnd"/>
      <w:r w:rsidR="00781D14" w:rsidRPr="00781D14">
        <w:rPr>
          <w:i/>
        </w:rPr>
        <w:t xml:space="preserve"> </w:t>
      </w:r>
      <w:proofErr w:type="spellStart"/>
      <w:r w:rsidR="00781D14" w:rsidRPr="00781D14">
        <w:rPr>
          <w:i/>
        </w:rPr>
        <w:t>frutescens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20630870" w14:textId="77777777" w:rsidR="00117A02" w:rsidRDefault="00117A02" w:rsidP="00106112">
      <w:pPr>
        <w:spacing w:after="120"/>
      </w:pPr>
    </w:p>
    <w:p w14:paraId="78649599" w14:textId="72BDD684" w:rsidR="00574D22" w:rsidRDefault="00781D14" w:rsidP="00E533F3">
      <w:pPr>
        <w:spacing w:after="120"/>
      </w:pPr>
      <w:r w:rsidRPr="00781D14">
        <w:rPr>
          <w:noProof/>
          <w:lang w:val="ru-RU" w:eastAsia="ru-RU"/>
        </w:rPr>
        <w:drawing>
          <wp:inline distT="0" distB="0" distL="0" distR="0" wp14:anchorId="755B845A" wp14:editId="2808566E">
            <wp:extent cx="5740106" cy="2149235"/>
            <wp:effectExtent l="0" t="0" r="0" b="3810"/>
            <wp:docPr id="63" name="Рисунок 63" descr="D:\YandexDisk\bot\Aizoaceae SEM\plates for suppl\Leipoldtia nevillei-Klak203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YandexDisk\bot\Aizoaceae SEM\plates for suppl\Leipoldtia nevillei-Klak2032.tif"/>
                    <pic:cNvPicPr>
                      <a:picLocks noChangeAspect="1" noChangeArrowheads="1"/>
                    </pic:cNvPicPr>
                  </pic:nvPicPr>
                  <pic:blipFill>
                    <a:blip r:embed="rId6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412" cy="2156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A417A3" w14:textId="61585536" w:rsidR="00781D14" w:rsidRDefault="00781D14" w:rsidP="00E533F3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1</w:t>
      </w:r>
      <w:r w:rsidRPr="00070EE7">
        <w:rPr>
          <w:b/>
        </w:rPr>
        <w:t>.</w:t>
      </w:r>
      <w:r>
        <w:t xml:space="preserve"> Seed of </w:t>
      </w:r>
      <w:proofErr w:type="spellStart"/>
      <w:r w:rsidRPr="00781D14">
        <w:rPr>
          <w:i/>
        </w:rPr>
        <w:t>Leipoldtia</w:t>
      </w:r>
      <w:proofErr w:type="spellEnd"/>
      <w:r w:rsidRPr="00781D14">
        <w:rPr>
          <w:i/>
        </w:rPr>
        <w:t xml:space="preserve"> </w:t>
      </w:r>
      <w:proofErr w:type="spellStart"/>
      <w:r w:rsidRPr="00781D14">
        <w:rPr>
          <w:i/>
        </w:rPr>
        <w:t>nevillei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39F252E6" w14:textId="77777777" w:rsidR="00117A02" w:rsidRDefault="00117A02" w:rsidP="00E533F3">
      <w:pPr>
        <w:spacing w:after="120"/>
      </w:pPr>
    </w:p>
    <w:p w14:paraId="6082C028" w14:textId="11415C3E" w:rsidR="00781D14" w:rsidRDefault="00781D14" w:rsidP="00E533F3">
      <w:pPr>
        <w:spacing w:after="120"/>
      </w:pPr>
      <w:r w:rsidRPr="00781D14">
        <w:rPr>
          <w:noProof/>
          <w:lang w:val="ru-RU" w:eastAsia="ru-RU"/>
        </w:rPr>
        <w:drawing>
          <wp:inline distT="0" distB="0" distL="0" distR="0" wp14:anchorId="50384DBA" wp14:editId="0C1700B8">
            <wp:extent cx="6208395" cy="1549513"/>
            <wp:effectExtent l="0" t="0" r="1905" b="0"/>
            <wp:docPr id="64" name="Рисунок 64" descr="D:\YandexDisk\bot\Aizoaceae SEM\plates for suppl\Lithops rusciorum-Swakopmund-Kla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YandexDisk\bot\Aizoaceae SEM\plates for suppl\Lithops rusciorum-Swakopmund-Klak.tif"/>
                    <pic:cNvPicPr>
                      <a:picLocks noChangeAspect="1" noChangeArrowheads="1"/>
                    </pic:cNvPicPr>
                  </pic:nvPicPr>
                  <pic:blipFill>
                    <a:blip r:embed="rId7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CD9E0" w14:textId="1EEBF50C" w:rsidR="00781D14" w:rsidRDefault="00781D14" w:rsidP="00781D14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2</w:t>
      </w:r>
      <w:r w:rsidRPr="00070EE7">
        <w:rPr>
          <w:b/>
        </w:rPr>
        <w:t>.</w:t>
      </w:r>
      <w:r>
        <w:t xml:space="preserve"> Seed of </w:t>
      </w:r>
      <w:proofErr w:type="spellStart"/>
      <w:r w:rsidRPr="00781D14">
        <w:rPr>
          <w:i/>
        </w:rPr>
        <w:t>Lithops</w:t>
      </w:r>
      <w:proofErr w:type="spellEnd"/>
      <w:r w:rsidRPr="00781D14">
        <w:rPr>
          <w:i/>
        </w:rPr>
        <w:t xml:space="preserve"> </w:t>
      </w:r>
      <w:proofErr w:type="spellStart"/>
      <w:r w:rsidRPr="00781D14">
        <w:rPr>
          <w:i/>
        </w:rPr>
        <w:t>ruschiorum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26B647EF" w14:textId="77777777" w:rsidR="00117A02" w:rsidRDefault="00117A02" w:rsidP="00781D14">
      <w:pPr>
        <w:spacing w:after="120"/>
      </w:pPr>
    </w:p>
    <w:p w14:paraId="5EEDD55F" w14:textId="00E48D6B" w:rsidR="00781D14" w:rsidRDefault="00092070" w:rsidP="00E533F3">
      <w:pPr>
        <w:spacing w:after="120"/>
      </w:pPr>
      <w:r w:rsidRPr="00092070">
        <w:rPr>
          <w:noProof/>
          <w:lang w:val="ru-RU" w:eastAsia="ru-RU"/>
        </w:rPr>
        <w:lastRenderedPageBreak/>
        <w:drawing>
          <wp:inline distT="0" distB="0" distL="0" distR="0" wp14:anchorId="748BA790" wp14:editId="7019685B">
            <wp:extent cx="6208395" cy="1549513"/>
            <wp:effectExtent l="0" t="0" r="1905" b="0"/>
            <wp:docPr id="67" name="Рисунок 67" descr="D:\YandexDisk\bot\Aizoaceae SEM\plates for suppl\malephora crassa-BOL2705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malephora crassa-BOL27053.tif"/>
                    <pic:cNvPicPr>
                      <a:picLocks noChangeAspect="1" noChangeArrowheads="1"/>
                    </pic:cNvPicPr>
                  </pic:nvPicPr>
                  <pic:blipFill>
                    <a:blip r:embed="rId7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76F11" w14:textId="5ED9679B" w:rsidR="00092070" w:rsidRDefault="00092070" w:rsidP="00092070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3</w:t>
      </w:r>
      <w:r w:rsidRPr="00070EE7">
        <w:rPr>
          <w:b/>
        </w:rPr>
        <w:t>.</w:t>
      </w:r>
      <w:r>
        <w:t xml:space="preserve"> Seed of </w:t>
      </w:r>
      <w:proofErr w:type="spellStart"/>
      <w:r w:rsidRPr="00092070">
        <w:rPr>
          <w:i/>
        </w:rPr>
        <w:t>Malephora</w:t>
      </w:r>
      <w:proofErr w:type="spellEnd"/>
      <w:r w:rsidRPr="00092070">
        <w:rPr>
          <w:i/>
        </w:rPr>
        <w:t xml:space="preserve"> </w:t>
      </w:r>
      <w:proofErr w:type="spellStart"/>
      <w:r w:rsidRPr="00092070">
        <w:rPr>
          <w:i/>
        </w:rPr>
        <w:t>crassa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C030166" w14:textId="77777777" w:rsidR="00B42D2A" w:rsidRDefault="00B42D2A" w:rsidP="00092070">
      <w:pPr>
        <w:spacing w:after="120"/>
      </w:pPr>
    </w:p>
    <w:p w14:paraId="7D685DE7" w14:textId="1F8BE783" w:rsidR="00092070" w:rsidRDefault="00092070" w:rsidP="00E533F3">
      <w:pPr>
        <w:spacing w:after="120"/>
      </w:pPr>
      <w:r w:rsidRPr="00092070">
        <w:rPr>
          <w:noProof/>
          <w:lang w:val="ru-RU" w:eastAsia="ru-RU"/>
        </w:rPr>
        <w:drawing>
          <wp:inline distT="0" distB="0" distL="0" distR="0" wp14:anchorId="24C18525" wp14:editId="2BE0DF79">
            <wp:extent cx="6208395" cy="1549513"/>
            <wp:effectExtent l="0" t="0" r="1905" b="0"/>
            <wp:docPr id="66" name="Рисунок 66" descr="D:\YandexDisk\bot\Aizoaceae SEM\plates for suppl\Ruschia arboriforme-H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Ruschia arboriforme-H.tif"/>
                    <pic:cNvPicPr>
                      <a:picLocks noChangeAspect="1" noChangeArrowheads="1"/>
                    </pic:cNvPicPr>
                  </pic:nvPicPr>
                  <pic:blipFill>
                    <a:blip r:embed="rId7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241D4A" w14:textId="2A044B60" w:rsidR="00092070" w:rsidRDefault="00092070" w:rsidP="00092070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4</w:t>
      </w:r>
      <w:r w:rsidRPr="00070EE7">
        <w:rPr>
          <w:b/>
        </w:rPr>
        <w:t>.</w:t>
      </w:r>
      <w:r>
        <w:t xml:space="preserve"> Seed of </w:t>
      </w:r>
      <w:proofErr w:type="spellStart"/>
      <w:r w:rsidR="007E1F68" w:rsidRPr="007E1F68">
        <w:rPr>
          <w:i/>
        </w:rPr>
        <w:t>Mestoklema</w:t>
      </w:r>
      <w:proofErr w:type="spellEnd"/>
      <w:r w:rsidR="007E1F68" w:rsidRPr="007E1F68">
        <w:rPr>
          <w:i/>
        </w:rPr>
        <w:t xml:space="preserve"> </w:t>
      </w:r>
      <w:proofErr w:type="spellStart"/>
      <w:r w:rsidR="007E1F68" w:rsidRPr="007E1F68">
        <w:rPr>
          <w:i/>
        </w:rPr>
        <w:t>arboriforme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351FF993" w14:textId="77777777" w:rsidR="00117A02" w:rsidRDefault="00117A02" w:rsidP="00092070">
      <w:pPr>
        <w:spacing w:after="120"/>
      </w:pPr>
    </w:p>
    <w:p w14:paraId="2E373BF8" w14:textId="6FE13B75" w:rsidR="00092070" w:rsidRDefault="007E1F68" w:rsidP="00E533F3">
      <w:pPr>
        <w:spacing w:after="120"/>
      </w:pPr>
      <w:r w:rsidRPr="007E1F68">
        <w:rPr>
          <w:noProof/>
          <w:lang w:val="ru-RU" w:eastAsia="ru-RU"/>
        </w:rPr>
        <w:drawing>
          <wp:inline distT="0" distB="0" distL="0" distR="0" wp14:anchorId="39747E0B" wp14:editId="78B68648">
            <wp:extent cx="6208395" cy="1549513"/>
            <wp:effectExtent l="0" t="0" r="1905" b="0"/>
            <wp:docPr id="68" name="Рисунок 68" descr="D:\YandexDisk\bot\Aizoaceae SEM\plates for suppl\Mitrophyllum dissitum-LE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Mitrophyllum dissitum-LE.tif"/>
                    <pic:cNvPicPr>
                      <a:picLocks noChangeAspect="1" noChangeArrowheads="1"/>
                    </pic:cNvPicPr>
                  </pic:nvPicPr>
                  <pic:blipFill>
                    <a:blip r:embed="rId7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6584DE" w14:textId="1C1A9402" w:rsidR="007E1F68" w:rsidRDefault="007E1F68" w:rsidP="007E1F68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5</w:t>
      </w:r>
      <w:r w:rsidRPr="00070EE7">
        <w:rPr>
          <w:b/>
        </w:rPr>
        <w:t>.</w:t>
      </w:r>
      <w:r>
        <w:t xml:space="preserve"> Seed of </w:t>
      </w:r>
      <w:proofErr w:type="spellStart"/>
      <w:r w:rsidRPr="007E1F68">
        <w:rPr>
          <w:i/>
        </w:rPr>
        <w:t>Mitrophyllum</w:t>
      </w:r>
      <w:proofErr w:type="spellEnd"/>
      <w:r w:rsidRPr="007E1F68">
        <w:rPr>
          <w:i/>
        </w:rPr>
        <w:t xml:space="preserve"> </w:t>
      </w:r>
      <w:proofErr w:type="spellStart"/>
      <w:r w:rsidRPr="007E1F68">
        <w:rPr>
          <w:i/>
        </w:rPr>
        <w:t>dissitum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0B7F7E61" w14:textId="77777777" w:rsidR="00117A02" w:rsidRDefault="00117A02" w:rsidP="007E1F68">
      <w:pPr>
        <w:spacing w:after="120"/>
      </w:pPr>
    </w:p>
    <w:p w14:paraId="6F0F05FC" w14:textId="3C90AD78" w:rsidR="007E1F68" w:rsidRDefault="003A5E7A" w:rsidP="00E533F3">
      <w:pPr>
        <w:spacing w:after="120"/>
      </w:pPr>
      <w:r w:rsidRPr="003A5E7A">
        <w:rPr>
          <w:noProof/>
          <w:lang w:val="ru-RU" w:eastAsia="ru-RU"/>
        </w:rPr>
        <w:lastRenderedPageBreak/>
        <w:drawing>
          <wp:inline distT="0" distB="0" distL="0" distR="0" wp14:anchorId="64FF36C9" wp14:editId="576F0B90">
            <wp:extent cx="6208395" cy="1549513"/>
            <wp:effectExtent l="0" t="0" r="1905" b="0"/>
            <wp:docPr id="69" name="Рисунок 69" descr="D:\YandexDisk\bot\Aizoaceae SEM\plates for suppl\Namibia pandenosa-613-Kla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Namibia pandenosa-613-Klak.tif"/>
                    <pic:cNvPicPr>
                      <a:picLocks noChangeAspect="1" noChangeArrowheads="1"/>
                    </pic:cNvPicPr>
                  </pic:nvPicPr>
                  <pic:blipFill>
                    <a:blip r:embed="rId7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D9C66" w14:textId="7CDB1A6D" w:rsidR="003A5E7A" w:rsidRDefault="003A5E7A" w:rsidP="003A5E7A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6</w:t>
      </w:r>
      <w:r w:rsidRPr="00070EE7">
        <w:rPr>
          <w:b/>
        </w:rPr>
        <w:t>.</w:t>
      </w:r>
      <w:r>
        <w:t xml:space="preserve"> Seed of </w:t>
      </w:r>
      <w:r w:rsidRPr="003A5E7A">
        <w:rPr>
          <w:i/>
        </w:rPr>
        <w:t>Namibia ponderosa</w:t>
      </w:r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54097FFA" w14:textId="77777777" w:rsidR="00117A02" w:rsidRDefault="00117A02" w:rsidP="003A5E7A">
      <w:pPr>
        <w:spacing w:after="120"/>
      </w:pPr>
    </w:p>
    <w:p w14:paraId="351B3A70" w14:textId="69173A16" w:rsidR="003A5E7A" w:rsidRDefault="003A5E7A" w:rsidP="00E533F3">
      <w:pPr>
        <w:spacing w:after="120"/>
      </w:pPr>
      <w:r w:rsidRPr="003A5E7A">
        <w:rPr>
          <w:noProof/>
          <w:lang w:val="ru-RU" w:eastAsia="ru-RU"/>
        </w:rPr>
        <w:drawing>
          <wp:inline distT="0" distB="0" distL="0" distR="0" wp14:anchorId="30F41F9D" wp14:editId="6434A00D">
            <wp:extent cx="6208395" cy="1549513"/>
            <wp:effectExtent l="0" t="0" r="1905" b="0"/>
            <wp:docPr id="70" name="Рисунок 70" descr="D:\YandexDisk\bot\Aizoaceae SEM\plates for suppl\Lampranthus-Oscularia-deltoides-JerusalemBG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Lampranthus-Oscularia-deltoides-JerusalemBG.tif"/>
                    <pic:cNvPicPr>
                      <a:picLocks noChangeAspect="1" noChangeArrowheads="1"/>
                    </pic:cNvPicPr>
                  </pic:nvPicPr>
                  <pic:blipFill>
                    <a:blip r:embed="rId7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CE1D8" w14:textId="012C03E5" w:rsidR="003A5E7A" w:rsidRDefault="003A5E7A" w:rsidP="003A5E7A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7</w:t>
      </w:r>
      <w:r w:rsidRPr="00070EE7">
        <w:rPr>
          <w:b/>
        </w:rPr>
        <w:t>.</w:t>
      </w:r>
      <w:r>
        <w:t xml:space="preserve"> Seed of </w:t>
      </w:r>
      <w:proofErr w:type="spellStart"/>
      <w:r w:rsidR="00AA1DA7" w:rsidRPr="00AA1DA7">
        <w:rPr>
          <w:i/>
        </w:rPr>
        <w:t>Oscularia</w:t>
      </w:r>
      <w:proofErr w:type="spellEnd"/>
      <w:r w:rsidR="00AA1DA7" w:rsidRPr="00AA1DA7">
        <w:rPr>
          <w:i/>
        </w:rPr>
        <w:t xml:space="preserve"> </w:t>
      </w:r>
      <w:proofErr w:type="spellStart"/>
      <w:r w:rsidR="00AA1DA7" w:rsidRPr="00AA1DA7">
        <w:rPr>
          <w:i/>
        </w:rPr>
        <w:t>deltoid</w:t>
      </w:r>
      <w:r w:rsidR="00AA1DA7">
        <w:rPr>
          <w:i/>
        </w:rPr>
        <w:t>e</w:t>
      </w:r>
      <w:r w:rsidR="00AA1DA7" w:rsidRPr="00AA1DA7">
        <w:rPr>
          <w:i/>
        </w:rPr>
        <w:t>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09E1321" w14:textId="77777777" w:rsidR="0003628A" w:rsidRDefault="0003628A" w:rsidP="003A5E7A">
      <w:pPr>
        <w:spacing w:after="120"/>
      </w:pPr>
    </w:p>
    <w:p w14:paraId="181D5C44" w14:textId="6615FDAB" w:rsidR="003A5E7A" w:rsidRDefault="00AA1DA7" w:rsidP="00E533F3">
      <w:pPr>
        <w:spacing w:after="120"/>
      </w:pPr>
      <w:r w:rsidRPr="00AA1DA7">
        <w:rPr>
          <w:noProof/>
          <w:lang w:val="ru-RU" w:eastAsia="ru-RU"/>
        </w:rPr>
        <w:drawing>
          <wp:inline distT="0" distB="0" distL="0" distR="0" wp14:anchorId="28BA8B90" wp14:editId="005024FD">
            <wp:extent cx="6208395" cy="1549513"/>
            <wp:effectExtent l="0" t="0" r="1905" b="0"/>
            <wp:docPr id="71" name="Рисунок 71" descr="D:\YandexDisk\bot\Aizoaceae SEM\plates for suppl\Peersia vanheerdei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YandexDisk\bot\Aizoaceae SEM\plates for suppl\Peersia vanheerdei.tif"/>
                    <pic:cNvPicPr>
                      <a:picLocks noChangeAspect="1" noChangeArrowheads="1"/>
                    </pic:cNvPicPr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0AF69C" w14:textId="7C9F6919" w:rsidR="00AA1DA7" w:rsidRDefault="00AA1DA7" w:rsidP="00AA1DA7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8</w:t>
      </w:r>
      <w:r w:rsidRPr="00070EE7">
        <w:rPr>
          <w:b/>
        </w:rPr>
        <w:t>.</w:t>
      </w:r>
      <w:r>
        <w:t xml:space="preserve"> Seed of </w:t>
      </w:r>
      <w:proofErr w:type="spellStart"/>
      <w:r w:rsidRPr="00AA1DA7">
        <w:rPr>
          <w:i/>
        </w:rPr>
        <w:t>Peersia</w:t>
      </w:r>
      <w:proofErr w:type="spellEnd"/>
      <w:r w:rsidRPr="00AA1DA7">
        <w:rPr>
          <w:i/>
        </w:rPr>
        <w:t xml:space="preserve"> </w:t>
      </w:r>
      <w:proofErr w:type="spellStart"/>
      <w:r w:rsidRPr="00AA1DA7">
        <w:rPr>
          <w:i/>
        </w:rPr>
        <w:t>vanheerdei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A614118" w14:textId="77777777" w:rsidR="00AA1DA7" w:rsidRDefault="00AA1DA7" w:rsidP="00E533F3">
      <w:pPr>
        <w:spacing w:after="120"/>
      </w:pPr>
    </w:p>
    <w:p w14:paraId="6D485DDE" w14:textId="726B8819" w:rsidR="00954974" w:rsidRDefault="0038461A" w:rsidP="00E533F3">
      <w:pPr>
        <w:spacing w:after="120"/>
      </w:pPr>
      <w:r w:rsidRPr="0038461A">
        <w:rPr>
          <w:noProof/>
          <w:lang w:val="ru-RU" w:eastAsia="ru-RU"/>
        </w:rPr>
        <w:lastRenderedPageBreak/>
        <w:drawing>
          <wp:inline distT="0" distB="0" distL="0" distR="0" wp14:anchorId="2E7AAF07" wp14:editId="56BA68D1">
            <wp:extent cx="5398782" cy="2019783"/>
            <wp:effectExtent l="0" t="0" r="0" b="0"/>
            <wp:docPr id="72" name="Рисунок 72" descr="D:\YandexDisk\bot\Aizoaceae SEM\plates for suppl\Pleiospilos compactus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Pleiospilos compactus.tif"/>
                    <pic:cNvPicPr>
                      <a:picLocks noChangeAspect="1" noChangeArrowheads="1"/>
                    </pic:cNvPicPr>
                  </pic:nvPicPr>
                  <pic:blipFill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4762" cy="203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A8972" w14:textId="4D03487E" w:rsidR="00954974" w:rsidRDefault="00954974" w:rsidP="00954974">
      <w:pPr>
        <w:spacing w:after="120"/>
      </w:pPr>
      <w:r w:rsidRPr="00070EE7">
        <w:rPr>
          <w:b/>
        </w:rPr>
        <w:t>Figure S</w:t>
      </w:r>
      <w:r>
        <w:rPr>
          <w:b/>
        </w:rPr>
        <w:t>6</w:t>
      </w:r>
      <w:r w:rsidR="0003628A">
        <w:rPr>
          <w:b/>
        </w:rPr>
        <w:t>9</w:t>
      </w:r>
      <w:r w:rsidRPr="00070EE7">
        <w:rPr>
          <w:b/>
        </w:rPr>
        <w:t>.</w:t>
      </w:r>
      <w:r>
        <w:t xml:space="preserve"> Seed of </w:t>
      </w:r>
      <w:proofErr w:type="spellStart"/>
      <w:r w:rsidRPr="00954974">
        <w:rPr>
          <w:i/>
        </w:rPr>
        <w:t>Pleiospilos</w:t>
      </w:r>
      <w:proofErr w:type="spellEnd"/>
      <w:r w:rsidRPr="00954974">
        <w:rPr>
          <w:i/>
        </w:rPr>
        <w:t xml:space="preserve"> </w:t>
      </w:r>
      <w:proofErr w:type="spellStart"/>
      <w:r w:rsidRPr="00954974">
        <w:rPr>
          <w:i/>
        </w:rPr>
        <w:t>compactus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</w:t>
      </w:r>
      <w:r w:rsidR="0038461A">
        <w:t xml:space="preserve">. </w:t>
      </w:r>
    </w:p>
    <w:p w14:paraId="429B59EB" w14:textId="77777777" w:rsidR="00954974" w:rsidRDefault="00954974" w:rsidP="00E533F3">
      <w:pPr>
        <w:spacing w:after="120"/>
      </w:pPr>
    </w:p>
    <w:p w14:paraId="580B753B" w14:textId="70947B99" w:rsidR="00957B8C" w:rsidRDefault="00957B8C" w:rsidP="00E533F3">
      <w:pPr>
        <w:spacing w:after="120"/>
      </w:pPr>
      <w:r w:rsidRPr="00957B8C">
        <w:rPr>
          <w:noProof/>
          <w:lang w:val="ru-RU" w:eastAsia="ru-RU"/>
        </w:rPr>
        <w:drawing>
          <wp:inline distT="0" distB="0" distL="0" distR="0" wp14:anchorId="2A638497" wp14:editId="3C89D08B">
            <wp:extent cx="6208395" cy="1546625"/>
            <wp:effectExtent l="0" t="0" r="1905" b="0"/>
            <wp:docPr id="73" name="Рисунок 73" descr="D:\YandexDisk\bot\Aizoaceae SEM\plates for suppl\Ruschia caroli-Klak268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Ruschia caroli-Klak2686.tif"/>
                    <pic:cNvPicPr>
                      <a:picLocks noChangeAspect="1" noChangeArrowheads="1"/>
                    </pic:cNvPicPr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A4467D" w14:textId="77EE7C70" w:rsidR="00957B8C" w:rsidRDefault="00957B8C" w:rsidP="00957B8C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70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 w:rsidRPr="00957B8C">
        <w:rPr>
          <w:i/>
        </w:rPr>
        <w:t>caroli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</w:t>
      </w:r>
      <w:r w:rsidR="004C774A">
        <w:t>,</w:t>
      </w:r>
      <w:r>
        <w:t xml:space="preserve"> </w:t>
      </w:r>
      <w:r w:rsidR="004C774A">
        <w:t>(C) 5000</w:t>
      </w:r>
      <w:r w:rsidR="004C774A">
        <w:rPr>
          <w:rFonts w:cs="Times New Roman"/>
        </w:rPr>
        <w:t>×</w:t>
      </w:r>
      <w:r w:rsidR="004C774A">
        <w:t xml:space="preserve"> magnification.</w:t>
      </w:r>
    </w:p>
    <w:p w14:paraId="0C9B37C9" w14:textId="77777777" w:rsidR="00957B8C" w:rsidRDefault="00957B8C" w:rsidP="00E533F3">
      <w:pPr>
        <w:spacing w:after="120"/>
      </w:pPr>
    </w:p>
    <w:p w14:paraId="7ADB877C" w14:textId="2AC8AE73" w:rsidR="00957B8C" w:rsidRDefault="00957B8C" w:rsidP="00E533F3">
      <w:pPr>
        <w:spacing w:after="120"/>
      </w:pPr>
      <w:r w:rsidRPr="00957B8C">
        <w:rPr>
          <w:noProof/>
          <w:lang w:val="ru-RU" w:eastAsia="ru-RU"/>
        </w:rPr>
        <w:drawing>
          <wp:inline distT="0" distB="0" distL="0" distR="0" wp14:anchorId="63BB919E" wp14:editId="7A7A2CCC">
            <wp:extent cx="6208395" cy="1546625"/>
            <wp:effectExtent l="0" t="0" r="1905" b="0"/>
            <wp:docPr id="74" name="Рисунок 74" descr="D:\YandexDisk\bot\Aizoaceae SEM\plates for suppl\Ruschia costata-Klak267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Ruschia costata-Klak2674.tif"/>
                    <pic:cNvPicPr>
                      <a:picLocks noChangeAspect="1" noChangeArrowheads="1"/>
                    </pic:cNvPicPr>
                  </pic:nvPicPr>
                  <pic:blipFill>
                    <a:blip r:embed="rId7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9CA84" w14:textId="1D90A234" w:rsidR="004C774A" w:rsidRDefault="004C774A" w:rsidP="004C774A">
      <w:pPr>
        <w:spacing w:after="12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1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 w:rsidRPr="00957B8C">
        <w:rPr>
          <w:i/>
        </w:rPr>
        <w:t>c</w:t>
      </w:r>
      <w:r>
        <w:rPr>
          <w:i/>
        </w:rPr>
        <w:t>ostata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EB0FB8B" w14:textId="77777777" w:rsidR="004C774A" w:rsidRDefault="004C774A" w:rsidP="00E533F3">
      <w:pPr>
        <w:spacing w:after="120"/>
      </w:pPr>
    </w:p>
    <w:p w14:paraId="61FC32A6" w14:textId="3178CCC9" w:rsidR="004C774A" w:rsidRDefault="004C774A" w:rsidP="00E533F3">
      <w:pPr>
        <w:spacing w:after="120"/>
      </w:pPr>
      <w:r w:rsidRPr="004C774A">
        <w:rPr>
          <w:noProof/>
          <w:lang w:val="ru-RU" w:eastAsia="ru-RU"/>
        </w:rPr>
        <w:lastRenderedPageBreak/>
        <w:drawing>
          <wp:inline distT="0" distB="0" distL="0" distR="0" wp14:anchorId="5B8FEB13" wp14:editId="38C609D0">
            <wp:extent cx="6208395" cy="1546625"/>
            <wp:effectExtent l="0" t="0" r="1905" b="0"/>
            <wp:docPr id="75" name="Рисунок 75" descr="D:\YandexDisk\bot\Aizoaceae SEM\plates for suppl\Ruschia dichroa-cleane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Ruschia dichroa-cleaned.tif"/>
                    <pic:cNvPicPr>
                      <a:picLocks noChangeAspect="1" noChangeArrowheads="1"/>
                    </pic:cNvPicPr>
                  </pic:nvPicPr>
                  <pic:blipFill>
                    <a:blip r:embed="rId8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4BAC3" w14:textId="58FC7939" w:rsidR="004C774A" w:rsidRDefault="004C774A" w:rsidP="004C774A">
      <w:pPr>
        <w:spacing w:after="12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2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>
        <w:rPr>
          <w:i/>
        </w:rPr>
        <w:t>dichroa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4CE00E66" w14:textId="77777777" w:rsidR="004C774A" w:rsidRDefault="004C774A" w:rsidP="00E533F3">
      <w:pPr>
        <w:spacing w:after="120"/>
      </w:pPr>
    </w:p>
    <w:p w14:paraId="459EC4CB" w14:textId="63237F14" w:rsidR="00117A02" w:rsidRDefault="00117A02" w:rsidP="00E533F3">
      <w:pPr>
        <w:spacing w:after="120"/>
      </w:pPr>
      <w:r w:rsidRPr="00117A02">
        <w:rPr>
          <w:noProof/>
          <w:lang w:val="ru-RU" w:eastAsia="ru-RU"/>
        </w:rPr>
        <w:drawing>
          <wp:inline distT="0" distB="0" distL="0" distR="0" wp14:anchorId="6231D445" wp14:editId="152F3D52">
            <wp:extent cx="5382285" cy="2014666"/>
            <wp:effectExtent l="0" t="0" r="0" b="5080"/>
            <wp:docPr id="76" name="Рисунок 76" descr="D:\YandexDisk\bot\Aizoaceae SEM\plates for suppl\Ruschia grisea-Klak264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Ruschia grisea-Klak2646.tif"/>
                    <pic:cNvPicPr>
                      <a:picLocks noChangeAspect="1" noChangeArrowheads="1"/>
                    </pic:cNvPicPr>
                  </pic:nvPicPr>
                  <pic:blipFill>
                    <a:blip r:embed="rId8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358" cy="2022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35FAA" w14:textId="2C3D5FC7" w:rsidR="00117A02" w:rsidRDefault="00117A02" w:rsidP="00117A02">
      <w:pPr>
        <w:spacing w:after="12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3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 w:rsidRPr="00117A02">
        <w:rPr>
          <w:i/>
        </w:rPr>
        <w:t>grisea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 </w:t>
      </w:r>
    </w:p>
    <w:p w14:paraId="02566552" w14:textId="77777777" w:rsidR="00117A02" w:rsidRDefault="00117A02" w:rsidP="00E533F3">
      <w:pPr>
        <w:spacing w:after="120"/>
      </w:pPr>
    </w:p>
    <w:p w14:paraId="50503181" w14:textId="5BF6D6A1" w:rsidR="00903640" w:rsidRDefault="00903640" w:rsidP="00E533F3">
      <w:pPr>
        <w:spacing w:after="120"/>
      </w:pPr>
      <w:r w:rsidRPr="00903640">
        <w:rPr>
          <w:noProof/>
          <w:lang w:val="ru-RU" w:eastAsia="ru-RU"/>
        </w:rPr>
        <w:drawing>
          <wp:inline distT="0" distB="0" distL="0" distR="0" wp14:anchorId="523A9C0E" wp14:editId="6B1D80A1">
            <wp:extent cx="6208395" cy="1547841"/>
            <wp:effectExtent l="0" t="0" r="1905" b="0"/>
            <wp:docPr id="77" name="Рисунок 77" descr="D:\YandexDisk\bot\Aizoaceae SEM\plates for suppl\Ruschia lineolata-JerusalemBG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Ruschia lineolata-JerusalemBG.tif"/>
                    <pic:cNvPicPr>
                      <a:picLocks noChangeAspect="1" noChangeArrowheads="1"/>
                    </pic:cNvPicPr>
                  </pic:nvPicPr>
                  <pic:blipFill>
                    <a:blip r:embed="rId8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3B58D" w14:textId="3B252042" w:rsidR="00903640" w:rsidRDefault="00903640" w:rsidP="00903640">
      <w:pPr>
        <w:spacing w:after="12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4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 w:rsidRPr="00903640">
        <w:rPr>
          <w:i/>
        </w:rPr>
        <w:t>lineolata</w:t>
      </w:r>
      <w:proofErr w:type="spellEnd"/>
      <w:r>
        <w:t>. (A) 100</w:t>
      </w:r>
      <w:r>
        <w:rPr>
          <w:rFonts w:cs="Times New Roman"/>
        </w:rPr>
        <w:t>×</w:t>
      </w:r>
      <w:r>
        <w:t xml:space="preserve"> magnification, (B) 500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761CC95F" w14:textId="77777777" w:rsidR="00903640" w:rsidRDefault="00903640" w:rsidP="00E533F3">
      <w:pPr>
        <w:spacing w:after="120"/>
      </w:pPr>
    </w:p>
    <w:p w14:paraId="7C48980D" w14:textId="3F1C2023" w:rsidR="00903640" w:rsidRDefault="00903640" w:rsidP="00E533F3">
      <w:pPr>
        <w:spacing w:after="120"/>
      </w:pPr>
      <w:r w:rsidRPr="00903640">
        <w:rPr>
          <w:noProof/>
          <w:lang w:val="ru-RU" w:eastAsia="ru-RU"/>
        </w:rPr>
        <w:lastRenderedPageBreak/>
        <w:drawing>
          <wp:inline distT="0" distB="0" distL="0" distR="0" wp14:anchorId="1AECBCB5" wp14:editId="3B2B1DE5">
            <wp:extent cx="6208395" cy="1552099"/>
            <wp:effectExtent l="0" t="0" r="1905" b="0"/>
            <wp:docPr id="78" name="Рисунок 78" descr="D:\YandexDisk\bot\Aizoaceae SEM\plates for suppl\Ruschia multiflora-JewrusalemBG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Ruschia multiflora-JewrusalemBG.tif"/>
                    <pic:cNvPicPr>
                      <a:picLocks noChangeAspect="1" noChangeArrowheads="1"/>
                    </pic:cNvPicPr>
                  </pic:nvPicPr>
                  <pic:blipFill>
                    <a:blip r:embed="rId8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5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F42B9" w14:textId="0962E233" w:rsidR="00903640" w:rsidRDefault="00903640" w:rsidP="00903640">
      <w:pPr>
        <w:spacing w:after="12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5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 w:rsidRPr="00903640">
        <w:rPr>
          <w:i/>
        </w:rPr>
        <w:t>multiflora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0EE68009" w14:textId="77777777" w:rsidR="00903640" w:rsidRDefault="00903640" w:rsidP="00E533F3">
      <w:pPr>
        <w:spacing w:after="120"/>
      </w:pPr>
    </w:p>
    <w:p w14:paraId="4ECF9B10" w14:textId="3A9469A4" w:rsidR="00903640" w:rsidRDefault="00903640" w:rsidP="00E533F3">
      <w:pPr>
        <w:spacing w:after="120"/>
      </w:pPr>
      <w:r w:rsidRPr="00903640">
        <w:rPr>
          <w:noProof/>
          <w:lang w:val="ru-RU" w:eastAsia="ru-RU"/>
        </w:rPr>
        <w:drawing>
          <wp:inline distT="0" distB="0" distL="0" distR="0" wp14:anchorId="760A932E" wp14:editId="5EDB9DF5">
            <wp:extent cx="6208395" cy="1547841"/>
            <wp:effectExtent l="0" t="0" r="1905" b="0"/>
            <wp:docPr id="79" name="Рисунок 79" descr="D:\YandexDisk\bot\Aizoaceae SEM\plates for suppl\Ruschia rupicola-Klak263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Ruschia rupicola-Klak2631.tif"/>
                    <pic:cNvPicPr>
                      <a:picLocks noChangeAspect="1" noChangeArrowheads="1"/>
                    </pic:cNvPicPr>
                  </pic:nvPicPr>
                  <pic:blipFill>
                    <a:blip r:embed="rId8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9ED14" w14:textId="739406D1" w:rsidR="00903640" w:rsidRDefault="00903640" w:rsidP="00903640">
      <w:pPr>
        <w:spacing w:after="12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6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 w:rsidRPr="00903640">
        <w:rPr>
          <w:i/>
        </w:rPr>
        <w:t>rupicola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D851FB6" w14:textId="77777777" w:rsidR="00903640" w:rsidRDefault="00903640" w:rsidP="00E533F3">
      <w:pPr>
        <w:spacing w:after="120"/>
      </w:pPr>
    </w:p>
    <w:p w14:paraId="32FD714D" w14:textId="77777777" w:rsidR="008852FA" w:rsidRDefault="008852FA" w:rsidP="00E533F3">
      <w:pPr>
        <w:spacing w:after="120"/>
        <w:rPr>
          <w:b/>
        </w:rPr>
      </w:pPr>
      <w:r w:rsidRPr="008852FA">
        <w:rPr>
          <w:noProof/>
          <w:lang w:val="ru-RU" w:eastAsia="ru-RU"/>
        </w:rPr>
        <w:drawing>
          <wp:inline distT="0" distB="0" distL="0" distR="0" wp14:anchorId="089AE4E6" wp14:editId="7F950AB2">
            <wp:extent cx="5359653" cy="2009870"/>
            <wp:effectExtent l="0" t="0" r="0" b="9525"/>
            <wp:docPr id="80" name="Рисунок 80" descr="D:\YandexDisk\bot\Aizoaceae SEM\plates for suppl\Ruschia spinosa-WAG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Ruschia spinosa-WAG.tif"/>
                    <pic:cNvPicPr>
                      <a:picLocks noChangeAspect="1" noChangeArrowheads="1"/>
                    </pic:cNvPicPr>
                  </pic:nvPicPr>
                  <pic:blipFill>
                    <a:blip r:embed="rId8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279" cy="201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852FA">
        <w:rPr>
          <w:b/>
        </w:rPr>
        <w:t xml:space="preserve"> </w:t>
      </w:r>
    </w:p>
    <w:p w14:paraId="1F7D5B87" w14:textId="0FC7A61F" w:rsidR="008852FA" w:rsidRDefault="008852FA" w:rsidP="00E533F3">
      <w:pPr>
        <w:spacing w:after="12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7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 w:rsidRPr="008852FA">
        <w:rPr>
          <w:i/>
        </w:rPr>
        <w:t>spinosa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</w:t>
      </w:r>
      <w:proofErr w:type="gramStart"/>
      <w:r>
        <w:t>(B) 300</w:t>
      </w:r>
      <w:r>
        <w:rPr>
          <w:rFonts w:cs="Times New Roman"/>
        </w:rPr>
        <w:t>×</w:t>
      </w:r>
      <w:proofErr w:type="gramEnd"/>
      <w:r>
        <w:t xml:space="preserve"> magnification.</w:t>
      </w:r>
    </w:p>
    <w:p w14:paraId="7E0109F4" w14:textId="77777777" w:rsidR="008852FA" w:rsidRDefault="008852FA" w:rsidP="00E533F3">
      <w:pPr>
        <w:spacing w:after="120"/>
      </w:pPr>
    </w:p>
    <w:p w14:paraId="08E7D373" w14:textId="3DE15861" w:rsidR="008852FA" w:rsidRDefault="008852FA" w:rsidP="00E533F3">
      <w:pPr>
        <w:spacing w:after="120"/>
      </w:pPr>
      <w:r w:rsidRPr="008852FA">
        <w:rPr>
          <w:noProof/>
          <w:lang w:val="ru-RU" w:eastAsia="ru-RU"/>
        </w:rPr>
        <w:lastRenderedPageBreak/>
        <w:drawing>
          <wp:inline distT="0" distB="0" distL="0" distR="0" wp14:anchorId="07898C3A" wp14:editId="60A5911C">
            <wp:extent cx="6208395" cy="1547841"/>
            <wp:effectExtent l="0" t="0" r="1905" b="0"/>
            <wp:docPr id="81" name="Рисунок 81" descr="D:\YandexDisk\bot\Aizoaceae SEM\plates for suppl\Ruschia-tenella-Klak-266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YandexDisk\bot\Aizoaceae SEM\plates for suppl\Ruschia-tenella-Klak-2669.tif"/>
                    <pic:cNvPicPr>
                      <a:picLocks noChangeAspect="1" noChangeArrowheads="1"/>
                    </pic:cNvPicPr>
                  </pic:nvPicPr>
                  <pic:blipFill>
                    <a:blip r:embed="rId8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69AD7" w14:textId="27009065" w:rsidR="008852FA" w:rsidRDefault="008852FA" w:rsidP="00B42D2A">
      <w:pPr>
        <w:spacing w:before="0" w:after="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8</w:t>
      </w:r>
      <w:r w:rsidRPr="00070EE7">
        <w:rPr>
          <w:b/>
        </w:rPr>
        <w:t>.</w:t>
      </w:r>
      <w:r>
        <w:t xml:space="preserve"> Seed of </w:t>
      </w:r>
      <w:proofErr w:type="spellStart"/>
      <w:r w:rsidRPr="00957B8C">
        <w:rPr>
          <w:i/>
        </w:rPr>
        <w:t>Ruschia</w:t>
      </w:r>
      <w:proofErr w:type="spellEnd"/>
      <w:r w:rsidRPr="00957B8C">
        <w:rPr>
          <w:i/>
        </w:rPr>
        <w:t xml:space="preserve"> </w:t>
      </w:r>
      <w:proofErr w:type="spellStart"/>
      <w:r w:rsidRPr="008852FA">
        <w:rPr>
          <w:i/>
        </w:rPr>
        <w:t>tenella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2FA45AFC" w14:textId="77777777" w:rsidR="008852FA" w:rsidRDefault="008852FA" w:rsidP="00E533F3">
      <w:pPr>
        <w:spacing w:after="120"/>
      </w:pPr>
    </w:p>
    <w:p w14:paraId="014FB55B" w14:textId="33D9CD23" w:rsidR="005B2D9C" w:rsidRDefault="005B2D9C" w:rsidP="00E533F3">
      <w:pPr>
        <w:spacing w:after="120"/>
      </w:pPr>
      <w:r w:rsidRPr="005B2D9C">
        <w:rPr>
          <w:noProof/>
          <w:lang w:val="ru-RU" w:eastAsia="ru-RU"/>
        </w:rPr>
        <w:drawing>
          <wp:inline distT="0" distB="0" distL="0" distR="0" wp14:anchorId="590E93CC" wp14:editId="77E683D7">
            <wp:extent cx="6208395" cy="1547841"/>
            <wp:effectExtent l="0" t="0" r="1905" b="0"/>
            <wp:docPr id="82" name="Рисунок 82" descr="D:\YandexDisk\bot\Aizoaceae SEM\plates for suppl\Ruschiella lunulat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YandexDisk\bot\Aizoaceae SEM\plates for suppl\Ruschiella lunulata.tif"/>
                    <pic:cNvPicPr>
                      <a:picLocks noChangeAspect="1" noChangeArrowheads="1"/>
                    </pic:cNvPicPr>
                  </pic:nvPicPr>
                  <pic:blipFill>
                    <a:blip r:embed="rId8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6BD94" w14:textId="11E2B835" w:rsidR="005B2D9C" w:rsidRDefault="005B2D9C" w:rsidP="00B42D2A">
      <w:pPr>
        <w:spacing w:before="0" w:after="0"/>
      </w:pPr>
      <w:r w:rsidRPr="00070EE7">
        <w:rPr>
          <w:b/>
        </w:rPr>
        <w:t>Figure S</w:t>
      </w:r>
      <w:r>
        <w:rPr>
          <w:b/>
        </w:rPr>
        <w:t>7</w:t>
      </w:r>
      <w:r w:rsidR="0003628A">
        <w:rPr>
          <w:b/>
        </w:rPr>
        <w:t>9</w:t>
      </w:r>
      <w:r w:rsidRPr="00070EE7">
        <w:rPr>
          <w:b/>
        </w:rPr>
        <w:t>.</w:t>
      </w:r>
      <w:r>
        <w:t xml:space="preserve"> Seed of </w:t>
      </w:r>
      <w:proofErr w:type="spellStart"/>
      <w:r w:rsidRPr="005B2D9C">
        <w:rPr>
          <w:i/>
        </w:rPr>
        <w:t>Ruschiella</w:t>
      </w:r>
      <w:proofErr w:type="spellEnd"/>
      <w:r w:rsidRPr="005B2D9C">
        <w:rPr>
          <w:i/>
        </w:rPr>
        <w:t xml:space="preserve"> </w:t>
      </w:r>
      <w:proofErr w:type="spellStart"/>
      <w:r w:rsidRPr="005B2D9C">
        <w:rPr>
          <w:i/>
        </w:rPr>
        <w:t>lunulata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615CD11B" w14:textId="77777777" w:rsidR="005B2D9C" w:rsidRDefault="005B2D9C" w:rsidP="00E533F3">
      <w:pPr>
        <w:spacing w:after="120"/>
      </w:pPr>
    </w:p>
    <w:p w14:paraId="25EC2D51" w14:textId="142AF521" w:rsidR="00E32FD5" w:rsidRDefault="00E32FD5" w:rsidP="00E533F3">
      <w:pPr>
        <w:spacing w:after="120"/>
      </w:pPr>
      <w:r w:rsidRPr="00E32FD5">
        <w:rPr>
          <w:noProof/>
          <w:lang w:val="ru-RU" w:eastAsia="ru-RU"/>
        </w:rPr>
        <w:drawing>
          <wp:inline distT="0" distB="0" distL="0" distR="0" wp14:anchorId="430669D8" wp14:editId="76F7B3E7">
            <wp:extent cx="6208395" cy="1547841"/>
            <wp:effectExtent l="0" t="0" r="1905" b="0"/>
            <wp:docPr id="65" name="Рисунок 65" descr="D:\YandexDisk\bot\Aizoaceae SEM\plates for suppl\Scopelogena-bruynsii-Klak-424-chec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YandexDisk\bot\Aizoaceae SEM\plates for suppl\Scopelogena-bruynsii-Klak-424-check.tif"/>
                    <pic:cNvPicPr>
                      <a:picLocks noChangeAspect="1" noChangeArrowheads="1"/>
                    </pic:cNvPicPr>
                  </pic:nvPicPr>
                  <pic:blipFill>
                    <a:blip r:embed="rId8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40F29" w14:textId="4341FA63" w:rsidR="00E32FD5" w:rsidRDefault="00E32FD5" w:rsidP="00B42D2A">
      <w:pPr>
        <w:spacing w:before="0" w:after="0"/>
      </w:pPr>
      <w:r w:rsidRPr="00070EE7">
        <w:rPr>
          <w:b/>
        </w:rPr>
        <w:t>Figure S</w:t>
      </w:r>
      <w:r w:rsidR="0003628A">
        <w:rPr>
          <w:b/>
        </w:rPr>
        <w:t>80</w:t>
      </w:r>
      <w:r w:rsidRPr="00070EE7">
        <w:rPr>
          <w:b/>
        </w:rPr>
        <w:t>.</w:t>
      </w:r>
      <w:r>
        <w:t xml:space="preserve"> Seed of </w:t>
      </w:r>
      <w:proofErr w:type="spellStart"/>
      <w:r w:rsidRPr="00E32FD5">
        <w:rPr>
          <w:i/>
        </w:rPr>
        <w:t>Scopelogena</w:t>
      </w:r>
      <w:proofErr w:type="spellEnd"/>
      <w:r w:rsidRPr="00E32FD5">
        <w:rPr>
          <w:i/>
        </w:rPr>
        <w:t xml:space="preserve"> </w:t>
      </w:r>
      <w:proofErr w:type="spellStart"/>
      <w:r w:rsidRPr="00E32FD5">
        <w:rPr>
          <w:i/>
        </w:rPr>
        <w:t>bruynsii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7BDA0B4" w14:textId="0565B9FF" w:rsidR="00B42D2A" w:rsidRDefault="00B42D2A" w:rsidP="00E533F3">
      <w:pPr>
        <w:spacing w:after="120"/>
      </w:pPr>
      <w:r>
        <w:br w:type="page"/>
      </w:r>
    </w:p>
    <w:p w14:paraId="509C1366" w14:textId="18C98730" w:rsidR="00E32FD5" w:rsidRDefault="0039063C" w:rsidP="00E533F3">
      <w:pPr>
        <w:spacing w:after="120"/>
      </w:pPr>
      <w:r w:rsidRPr="0039063C">
        <w:rPr>
          <w:noProof/>
          <w:lang w:val="ru-RU" w:eastAsia="ru-RU"/>
        </w:rPr>
        <w:lastRenderedPageBreak/>
        <w:drawing>
          <wp:inline distT="0" distB="0" distL="0" distR="0" wp14:anchorId="5728AC34" wp14:editId="462B5AD2">
            <wp:extent cx="6208395" cy="1547841"/>
            <wp:effectExtent l="0" t="0" r="1905" b="0"/>
            <wp:docPr id="83" name="Рисунок 83" descr="D:\YandexDisk\bot\Aizoaceae SEM\plates for suppl\Smicrostigma viride-Klak18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YandexDisk\bot\Aizoaceae SEM\plates for suppl\Smicrostigma viride-Klak180.tif"/>
                    <pic:cNvPicPr>
                      <a:picLocks noChangeAspect="1" noChangeArrowheads="1"/>
                    </pic:cNvPicPr>
                  </pic:nvPicPr>
                  <pic:blipFill>
                    <a:blip r:embed="rId8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FCE88" w14:textId="158B9F05" w:rsidR="0039063C" w:rsidRDefault="0039063C" w:rsidP="0039063C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81</w:t>
      </w:r>
      <w:r w:rsidRPr="00070EE7">
        <w:rPr>
          <w:b/>
        </w:rPr>
        <w:t>.</w:t>
      </w:r>
      <w:r>
        <w:t xml:space="preserve"> Seed of </w:t>
      </w:r>
      <w:proofErr w:type="spellStart"/>
      <w:r w:rsidRPr="0039063C">
        <w:rPr>
          <w:i/>
        </w:rPr>
        <w:t>Smicrostigma</w:t>
      </w:r>
      <w:proofErr w:type="spellEnd"/>
      <w:r w:rsidRPr="0039063C">
        <w:rPr>
          <w:i/>
        </w:rPr>
        <w:t xml:space="preserve"> </w:t>
      </w:r>
      <w:proofErr w:type="spellStart"/>
      <w:r w:rsidRPr="0039063C">
        <w:rPr>
          <w:i/>
        </w:rPr>
        <w:t>viride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1591FA66" w14:textId="77777777" w:rsidR="0039063C" w:rsidRDefault="0039063C" w:rsidP="00E533F3">
      <w:pPr>
        <w:spacing w:after="120"/>
      </w:pPr>
    </w:p>
    <w:p w14:paraId="40C0585A" w14:textId="5900C654" w:rsidR="0039063C" w:rsidRDefault="0039063C" w:rsidP="00E533F3">
      <w:pPr>
        <w:spacing w:after="120"/>
      </w:pPr>
      <w:r w:rsidRPr="0039063C">
        <w:rPr>
          <w:noProof/>
          <w:lang w:val="ru-RU" w:eastAsia="ru-RU"/>
        </w:rPr>
        <w:drawing>
          <wp:inline distT="0" distB="0" distL="0" distR="0" wp14:anchorId="7EE8DDCE" wp14:editId="6B3F7BCD">
            <wp:extent cx="6208395" cy="1547841"/>
            <wp:effectExtent l="0" t="0" r="1905" b="0"/>
            <wp:docPr id="84" name="Рисунок 84" descr="D:\YandexDisk\bot\Aizoaceae SEM\plates for suppl\Steyneria neilii-Bruyns-1177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YandexDisk\bot\Aizoaceae SEM\plates for suppl\Steyneria neilii-Bruyns-11774.tif"/>
                    <pic:cNvPicPr>
                      <a:picLocks noChangeAspect="1" noChangeArrowheads="1"/>
                    </pic:cNvPicPr>
                  </pic:nvPicPr>
                  <pic:blipFill>
                    <a:blip r:embed="rId9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42D02" w14:textId="478F36AA" w:rsidR="0039063C" w:rsidRDefault="0039063C" w:rsidP="0039063C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82</w:t>
      </w:r>
      <w:r w:rsidRPr="00070EE7">
        <w:rPr>
          <w:b/>
        </w:rPr>
        <w:t>.</w:t>
      </w:r>
      <w:r>
        <w:t xml:space="preserve"> Seed of </w:t>
      </w:r>
      <w:proofErr w:type="spellStart"/>
      <w:r w:rsidRPr="0039063C">
        <w:rPr>
          <w:i/>
        </w:rPr>
        <w:t>Stayneria</w:t>
      </w:r>
      <w:proofErr w:type="spellEnd"/>
      <w:r w:rsidRPr="0039063C">
        <w:rPr>
          <w:i/>
        </w:rPr>
        <w:t xml:space="preserve"> </w:t>
      </w:r>
      <w:proofErr w:type="spellStart"/>
      <w:r w:rsidRPr="0039063C">
        <w:rPr>
          <w:i/>
        </w:rPr>
        <w:t>neilii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595A8051" w14:textId="77777777" w:rsidR="0039063C" w:rsidRDefault="0039063C" w:rsidP="00E533F3">
      <w:pPr>
        <w:spacing w:after="120"/>
      </w:pPr>
    </w:p>
    <w:p w14:paraId="41794445" w14:textId="56467B7D" w:rsidR="0039063C" w:rsidRDefault="0039063C" w:rsidP="00E533F3">
      <w:pPr>
        <w:spacing w:after="120"/>
      </w:pPr>
      <w:r w:rsidRPr="0039063C">
        <w:rPr>
          <w:noProof/>
          <w:lang w:val="ru-RU" w:eastAsia="ru-RU"/>
        </w:rPr>
        <w:drawing>
          <wp:inline distT="0" distB="0" distL="0" distR="0" wp14:anchorId="00B6FE49" wp14:editId="1F6A4723">
            <wp:extent cx="6208395" cy="1547841"/>
            <wp:effectExtent l="0" t="0" r="1905" b="0"/>
            <wp:docPr id="85" name="Рисунок 85" descr="D:\YandexDisk\bot\Aizoaceae SEM\plates for suppl\Stocheria-carpii-Bruyns-8848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YandexDisk\bot\Aizoaceae SEM\plates for suppl\Stocheria-carpii-Bruyns-8848.tif"/>
                    <pic:cNvPicPr>
                      <a:picLocks noChangeAspect="1" noChangeArrowheads="1"/>
                    </pic:cNvPicPr>
                  </pic:nvPicPr>
                  <pic:blipFill>
                    <a:blip r:embed="rId9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BD046" w14:textId="12B52F7E" w:rsidR="0039063C" w:rsidRDefault="0039063C" w:rsidP="0039063C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83</w:t>
      </w:r>
      <w:r w:rsidRPr="00070EE7">
        <w:rPr>
          <w:b/>
        </w:rPr>
        <w:t>.</w:t>
      </w:r>
      <w:r>
        <w:t xml:space="preserve"> Seed of </w:t>
      </w:r>
      <w:proofErr w:type="spellStart"/>
      <w:r w:rsidRPr="0039063C">
        <w:rPr>
          <w:i/>
        </w:rPr>
        <w:t>Stoeberia</w:t>
      </w:r>
      <w:proofErr w:type="spellEnd"/>
      <w:r w:rsidRPr="0039063C">
        <w:rPr>
          <w:i/>
        </w:rPr>
        <w:t xml:space="preserve"> </w:t>
      </w:r>
      <w:proofErr w:type="spellStart"/>
      <w:r w:rsidRPr="0039063C">
        <w:rPr>
          <w:i/>
        </w:rPr>
        <w:t>carpii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40ACF749" w14:textId="77777777" w:rsidR="0039063C" w:rsidRDefault="0039063C" w:rsidP="00E533F3">
      <w:pPr>
        <w:spacing w:after="120"/>
      </w:pPr>
    </w:p>
    <w:p w14:paraId="6A0461BA" w14:textId="441E6E68" w:rsidR="0039063C" w:rsidRDefault="0039063C" w:rsidP="00E533F3">
      <w:pPr>
        <w:spacing w:after="120"/>
      </w:pPr>
      <w:r w:rsidRPr="0039063C">
        <w:rPr>
          <w:noProof/>
          <w:lang w:val="ru-RU" w:eastAsia="ru-RU"/>
        </w:rPr>
        <w:lastRenderedPageBreak/>
        <w:drawing>
          <wp:inline distT="0" distB="0" distL="0" distR="0" wp14:anchorId="5CD1E2A5" wp14:editId="7FCEFD79">
            <wp:extent cx="6208395" cy="1547841"/>
            <wp:effectExtent l="0" t="0" r="1905" b="0"/>
            <wp:docPr id="86" name="Рисунок 86" descr="D:\YandexDisk\bot\Aizoaceae SEM\plates for suppl\Vanheerdia-BOL2845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YandexDisk\bot\Aizoaceae SEM\plates for suppl\Vanheerdia-BOL28451.tif"/>
                    <pic:cNvPicPr>
                      <a:picLocks noChangeAspect="1" noChangeArrowheads="1"/>
                    </pic:cNvPicPr>
                  </pic:nvPicPr>
                  <pic:blipFill>
                    <a:blip r:embed="rId9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47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CB363" w14:textId="51D6B882" w:rsidR="0039063C" w:rsidRDefault="0039063C" w:rsidP="0039063C">
      <w:pPr>
        <w:spacing w:after="120"/>
      </w:pPr>
      <w:r w:rsidRPr="00070EE7">
        <w:rPr>
          <w:b/>
        </w:rPr>
        <w:t>Figure S</w:t>
      </w:r>
      <w:r w:rsidR="0003628A">
        <w:rPr>
          <w:b/>
        </w:rPr>
        <w:t>84</w:t>
      </w:r>
      <w:r w:rsidRPr="00070EE7">
        <w:rPr>
          <w:b/>
        </w:rPr>
        <w:t>.</w:t>
      </w:r>
      <w:r>
        <w:t xml:space="preserve"> Seed of </w:t>
      </w:r>
      <w:proofErr w:type="spellStart"/>
      <w:r w:rsidRPr="0039063C">
        <w:rPr>
          <w:i/>
        </w:rPr>
        <w:t>Vanheerdia</w:t>
      </w:r>
      <w:proofErr w:type="spellEnd"/>
      <w:r w:rsidRPr="0039063C">
        <w:rPr>
          <w:i/>
        </w:rPr>
        <w:t xml:space="preserve"> </w:t>
      </w:r>
      <w:proofErr w:type="spellStart"/>
      <w:r w:rsidRPr="0039063C">
        <w:rPr>
          <w:i/>
        </w:rPr>
        <w:t>roodiae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4E72E313" w14:textId="77777777" w:rsidR="0039063C" w:rsidRDefault="0039063C" w:rsidP="00E533F3">
      <w:pPr>
        <w:spacing w:after="120"/>
      </w:pPr>
    </w:p>
    <w:p w14:paraId="2D51D31F" w14:textId="0E059E73" w:rsidR="0003628A" w:rsidRDefault="0003628A" w:rsidP="00E533F3">
      <w:pPr>
        <w:spacing w:after="120"/>
      </w:pPr>
      <w:r w:rsidRPr="0003628A">
        <w:rPr>
          <w:noProof/>
          <w:lang w:val="ru-RU" w:eastAsia="ru-RU"/>
        </w:rPr>
        <w:drawing>
          <wp:inline distT="0" distB="0" distL="0" distR="0" wp14:anchorId="69994679" wp14:editId="48BD2ABD">
            <wp:extent cx="6208395" cy="1552099"/>
            <wp:effectExtent l="0" t="0" r="1905" b="0"/>
            <wp:docPr id="87" name="Рисунок 87" descr="D:\YandexDisk\bot\Aizoaceae SEM\plates for suppl\Vantijlia annulata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YandexDisk\bot\Aizoaceae SEM\plates for suppl\Vantijlia annulata.tif"/>
                    <pic:cNvPicPr>
                      <a:picLocks noChangeAspect="1" noChangeArrowheads="1"/>
                    </pic:cNvPicPr>
                  </pic:nvPicPr>
                  <pic:blipFill>
                    <a:blip r:embed="rId9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1552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D7C108" w14:textId="016EE610" w:rsidR="0003628A" w:rsidRDefault="0003628A" w:rsidP="0003628A">
      <w:pPr>
        <w:spacing w:after="120"/>
      </w:pPr>
      <w:r w:rsidRPr="00070EE7">
        <w:rPr>
          <w:b/>
        </w:rPr>
        <w:t>Figure S</w:t>
      </w:r>
      <w:r>
        <w:rPr>
          <w:b/>
        </w:rPr>
        <w:t>85</w:t>
      </w:r>
      <w:r w:rsidRPr="00070EE7">
        <w:rPr>
          <w:b/>
        </w:rPr>
        <w:t>.</w:t>
      </w:r>
      <w:r>
        <w:t xml:space="preserve"> Seed of </w:t>
      </w:r>
      <w:proofErr w:type="spellStart"/>
      <w:r w:rsidRPr="0003628A">
        <w:rPr>
          <w:i/>
        </w:rPr>
        <w:t>Vanzijlia</w:t>
      </w:r>
      <w:proofErr w:type="spellEnd"/>
      <w:r w:rsidRPr="0003628A">
        <w:rPr>
          <w:i/>
        </w:rPr>
        <w:t xml:space="preserve"> </w:t>
      </w:r>
      <w:proofErr w:type="spellStart"/>
      <w:r w:rsidRPr="0003628A">
        <w:rPr>
          <w:i/>
        </w:rPr>
        <w:t>annulata</w:t>
      </w:r>
      <w:proofErr w:type="spellEnd"/>
      <w:r>
        <w:t>. (A) 70</w:t>
      </w:r>
      <w:r>
        <w:rPr>
          <w:rFonts w:cs="Times New Roman"/>
        </w:rPr>
        <w:t>×</w:t>
      </w:r>
      <w:r>
        <w:t xml:space="preserve"> magnification, (B) 300</w:t>
      </w:r>
      <w:r>
        <w:rPr>
          <w:rFonts w:cs="Times New Roman"/>
        </w:rPr>
        <w:t>×</w:t>
      </w:r>
      <w:r>
        <w:t xml:space="preserve"> magnification, (C) 5000</w:t>
      </w:r>
      <w:r>
        <w:rPr>
          <w:rFonts w:cs="Times New Roman"/>
        </w:rPr>
        <w:t>×</w:t>
      </w:r>
      <w:r>
        <w:t xml:space="preserve"> magnification.</w:t>
      </w:r>
    </w:p>
    <w:p w14:paraId="67F011BA" w14:textId="77777777" w:rsidR="0003628A" w:rsidRDefault="0003628A" w:rsidP="00E533F3">
      <w:pPr>
        <w:spacing w:after="120"/>
      </w:pPr>
    </w:p>
    <w:sectPr w:rsidR="0003628A" w:rsidSect="0093429D">
      <w:headerReference w:type="even" r:id="rId94"/>
      <w:footerReference w:type="even" r:id="rId95"/>
      <w:footerReference w:type="default" r:id="rId96"/>
      <w:headerReference w:type="first" r:id="rId97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7F1F5B9" w14:textId="77777777" w:rsidR="00D12A9D" w:rsidRDefault="00D12A9D" w:rsidP="00117666">
      <w:pPr>
        <w:spacing w:after="0"/>
      </w:pPr>
      <w:r>
        <w:separator/>
      </w:r>
    </w:p>
  </w:endnote>
  <w:endnote w:type="continuationSeparator" w:id="0">
    <w:p w14:paraId="202941BC" w14:textId="77777777" w:rsidR="00D12A9D" w:rsidRDefault="00D12A9D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20588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20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20588">
                      <w:rPr>
                        <w:noProof/>
                        <w:color w:val="000000" w:themeColor="text1"/>
                        <w:szCs w:val="40"/>
                      </w:rPr>
                      <w:t>20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20588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21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20588">
                      <w:rPr>
                        <w:noProof/>
                        <w:color w:val="000000" w:themeColor="text1"/>
                        <w:szCs w:val="40"/>
                      </w:rPr>
                      <w:t>21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AFE43FB" w14:textId="77777777" w:rsidR="00D12A9D" w:rsidRDefault="00D12A9D" w:rsidP="00117666">
      <w:pPr>
        <w:spacing w:after="0"/>
      </w:pPr>
      <w:r>
        <w:separator/>
      </w:r>
    </w:p>
  </w:footnote>
  <w:footnote w:type="continuationSeparator" w:id="0">
    <w:p w14:paraId="4DB6C9EA" w14:textId="77777777" w:rsidR="00D12A9D" w:rsidRDefault="00D12A9D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AEF00C" w14:textId="77777777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71D68C6" w14:textId="77777777" w:rsidR="00995F6A" w:rsidRDefault="0093429D" w:rsidP="0093429D">
    <w:r w:rsidRPr="005A1D84">
      <w:rPr>
        <w:b/>
        <w:noProof/>
        <w:color w:val="A6A6A6" w:themeColor="background1" w:themeShade="A6"/>
        <w:lang w:val="ru-RU" w:eastAsia="ru-RU"/>
      </w:rPr>
      <w:drawing>
        <wp:inline distT="0" distB="0" distL="0" distR="0" wp14:anchorId="07D26A56" wp14:editId="2E460F0E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C0601A"/>
    <w:multiLevelType w:val="multilevel"/>
    <w:tmpl w:val="2D740DBE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>
    <w:nsid w:val="225305B5"/>
    <w:multiLevelType w:val="hybridMultilevel"/>
    <w:tmpl w:val="4F8C24FA"/>
    <w:lvl w:ilvl="0" w:tplc="A9DCD718">
      <w:start w:val="1"/>
      <w:numFmt w:val="bullet"/>
      <w:pStyle w:val="a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20B5"/>
    <w:rsid w:val="0001436A"/>
    <w:rsid w:val="00017144"/>
    <w:rsid w:val="00034304"/>
    <w:rsid w:val="00035434"/>
    <w:rsid w:val="0003628A"/>
    <w:rsid w:val="00052A14"/>
    <w:rsid w:val="00070EE7"/>
    <w:rsid w:val="00077D53"/>
    <w:rsid w:val="00081E3A"/>
    <w:rsid w:val="00092070"/>
    <w:rsid w:val="000D40CB"/>
    <w:rsid w:val="00105FD9"/>
    <w:rsid w:val="00106112"/>
    <w:rsid w:val="00117666"/>
    <w:rsid w:val="00117A02"/>
    <w:rsid w:val="001549D3"/>
    <w:rsid w:val="00160065"/>
    <w:rsid w:val="00177D84"/>
    <w:rsid w:val="001D2138"/>
    <w:rsid w:val="00227F3F"/>
    <w:rsid w:val="00266A71"/>
    <w:rsid w:val="00267D18"/>
    <w:rsid w:val="00274347"/>
    <w:rsid w:val="002868E2"/>
    <w:rsid w:val="002869C3"/>
    <w:rsid w:val="002936E4"/>
    <w:rsid w:val="002B4A57"/>
    <w:rsid w:val="002C74CA"/>
    <w:rsid w:val="002D40DC"/>
    <w:rsid w:val="002E0CE5"/>
    <w:rsid w:val="002F4A45"/>
    <w:rsid w:val="00304547"/>
    <w:rsid w:val="003123F4"/>
    <w:rsid w:val="003544FB"/>
    <w:rsid w:val="0038461A"/>
    <w:rsid w:val="0039063C"/>
    <w:rsid w:val="00396B9A"/>
    <w:rsid w:val="003A42B0"/>
    <w:rsid w:val="003A5E7A"/>
    <w:rsid w:val="003D2F2D"/>
    <w:rsid w:val="003D3E8E"/>
    <w:rsid w:val="003E0131"/>
    <w:rsid w:val="00401590"/>
    <w:rsid w:val="00447801"/>
    <w:rsid w:val="00452E9C"/>
    <w:rsid w:val="00467D3A"/>
    <w:rsid w:val="004735C8"/>
    <w:rsid w:val="00476D43"/>
    <w:rsid w:val="004947A6"/>
    <w:rsid w:val="004961FF"/>
    <w:rsid w:val="004C774A"/>
    <w:rsid w:val="0051227A"/>
    <w:rsid w:val="00517A89"/>
    <w:rsid w:val="00522B6A"/>
    <w:rsid w:val="005250F2"/>
    <w:rsid w:val="005308DA"/>
    <w:rsid w:val="00542267"/>
    <w:rsid w:val="005537CF"/>
    <w:rsid w:val="00574D22"/>
    <w:rsid w:val="00593EEA"/>
    <w:rsid w:val="005A5EEE"/>
    <w:rsid w:val="005B2D9C"/>
    <w:rsid w:val="00623BBE"/>
    <w:rsid w:val="006375C7"/>
    <w:rsid w:val="0065461D"/>
    <w:rsid w:val="00654E8F"/>
    <w:rsid w:val="0065589A"/>
    <w:rsid w:val="00660D05"/>
    <w:rsid w:val="006820B1"/>
    <w:rsid w:val="00687CD6"/>
    <w:rsid w:val="006B310E"/>
    <w:rsid w:val="006B7D14"/>
    <w:rsid w:val="006E2033"/>
    <w:rsid w:val="00701727"/>
    <w:rsid w:val="0070566C"/>
    <w:rsid w:val="00714C50"/>
    <w:rsid w:val="00725A7D"/>
    <w:rsid w:val="007501BE"/>
    <w:rsid w:val="007542B2"/>
    <w:rsid w:val="00766BF9"/>
    <w:rsid w:val="0078048F"/>
    <w:rsid w:val="00781D14"/>
    <w:rsid w:val="00790BB3"/>
    <w:rsid w:val="007A1433"/>
    <w:rsid w:val="007C206C"/>
    <w:rsid w:val="007E1F68"/>
    <w:rsid w:val="008113DA"/>
    <w:rsid w:val="00817DD6"/>
    <w:rsid w:val="00827B31"/>
    <w:rsid w:val="00836055"/>
    <w:rsid w:val="0083759F"/>
    <w:rsid w:val="00861267"/>
    <w:rsid w:val="00885156"/>
    <w:rsid w:val="008852FA"/>
    <w:rsid w:val="008B5135"/>
    <w:rsid w:val="008C3167"/>
    <w:rsid w:val="00903640"/>
    <w:rsid w:val="009151AA"/>
    <w:rsid w:val="00920588"/>
    <w:rsid w:val="0093429D"/>
    <w:rsid w:val="00943573"/>
    <w:rsid w:val="00954974"/>
    <w:rsid w:val="00957B8C"/>
    <w:rsid w:val="00964134"/>
    <w:rsid w:val="00970F7D"/>
    <w:rsid w:val="00994A3D"/>
    <w:rsid w:val="009C2B12"/>
    <w:rsid w:val="009F2342"/>
    <w:rsid w:val="009F504D"/>
    <w:rsid w:val="00A00C47"/>
    <w:rsid w:val="00A174D9"/>
    <w:rsid w:val="00A9078C"/>
    <w:rsid w:val="00AA1DA7"/>
    <w:rsid w:val="00AA4D24"/>
    <w:rsid w:val="00AA7969"/>
    <w:rsid w:val="00AB6715"/>
    <w:rsid w:val="00B12F6C"/>
    <w:rsid w:val="00B1671E"/>
    <w:rsid w:val="00B25EB8"/>
    <w:rsid w:val="00B37F4D"/>
    <w:rsid w:val="00B42D2A"/>
    <w:rsid w:val="00B45157"/>
    <w:rsid w:val="00B9750B"/>
    <w:rsid w:val="00BD3B1B"/>
    <w:rsid w:val="00C371D9"/>
    <w:rsid w:val="00C52A7B"/>
    <w:rsid w:val="00C56BAF"/>
    <w:rsid w:val="00C57CD8"/>
    <w:rsid w:val="00C617F2"/>
    <w:rsid w:val="00C62198"/>
    <w:rsid w:val="00C679AA"/>
    <w:rsid w:val="00C75972"/>
    <w:rsid w:val="00C961DD"/>
    <w:rsid w:val="00C96289"/>
    <w:rsid w:val="00CA42BC"/>
    <w:rsid w:val="00CD066B"/>
    <w:rsid w:val="00CE4FEE"/>
    <w:rsid w:val="00D049FA"/>
    <w:rsid w:val="00D060CF"/>
    <w:rsid w:val="00D12A9D"/>
    <w:rsid w:val="00D13C54"/>
    <w:rsid w:val="00D67652"/>
    <w:rsid w:val="00D725F0"/>
    <w:rsid w:val="00DA1CC3"/>
    <w:rsid w:val="00DB59C3"/>
    <w:rsid w:val="00DC259A"/>
    <w:rsid w:val="00DE23E8"/>
    <w:rsid w:val="00E32FD5"/>
    <w:rsid w:val="00E52377"/>
    <w:rsid w:val="00E533F3"/>
    <w:rsid w:val="00E537AD"/>
    <w:rsid w:val="00E64E17"/>
    <w:rsid w:val="00E86326"/>
    <w:rsid w:val="00E866C9"/>
    <w:rsid w:val="00E924CC"/>
    <w:rsid w:val="00EA3D3C"/>
    <w:rsid w:val="00EB0F9E"/>
    <w:rsid w:val="00EC090A"/>
    <w:rsid w:val="00ED20B5"/>
    <w:rsid w:val="00EE063F"/>
    <w:rsid w:val="00F46900"/>
    <w:rsid w:val="00F61D89"/>
    <w:rsid w:val="00F818B3"/>
    <w:rsid w:val="00F86B7C"/>
    <w:rsid w:val="00FB05E0"/>
    <w:rsid w:val="00FF7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1">
    <w:name w:val="heading 1"/>
    <w:basedOn w:val="a"/>
    <w:next w:val="a0"/>
    <w:link w:val="10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2">
    <w:name w:val="heading 2"/>
    <w:basedOn w:val="1"/>
    <w:next w:val="a0"/>
    <w:link w:val="20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3">
    <w:name w:val="heading 3"/>
    <w:basedOn w:val="a0"/>
    <w:next w:val="a0"/>
    <w:link w:val="30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4">
    <w:name w:val="heading 4"/>
    <w:basedOn w:val="3"/>
    <w:next w:val="a0"/>
    <w:link w:val="40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0"/>
    <w:link w:val="50"/>
    <w:uiPriority w:val="2"/>
    <w:qFormat/>
    <w:rsid w:val="00AB6715"/>
    <w:pPr>
      <w:numPr>
        <w:ilvl w:val="4"/>
      </w:numPr>
      <w:outlineLvl w:val="4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20">
    <w:name w:val="Заголовок 2 Знак"/>
    <w:basedOn w:val="a1"/>
    <w:link w:val="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a4">
    <w:name w:val="Subtitle"/>
    <w:basedOn w:val="a0"/>
    <w:next w:val="a0"/>
    <w:link w:val="a5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a5">
    <w:name w:val="Подзаголовок Знак"/>
    <w:basedOn w:val="a1"/>
    <w:link w:val="a4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a4"/>
    <w:next w:val="a0"/>
    <w:uiPriority w:val="1"/>
    <w:qFormat/>
    <w:rsid w:val="00AB6715"/>
  </w:style>
  <w:style w:type="paragraph" w:styleId="a6">
    <w:name w:val="Balloon Text"/>
    <w:basedOn w:val="a0"/>
    <w:link w:val="a7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1"/>
    <w:link w:val="a6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a8">
    <w:name w:val="Book Title"/>
    <w:basedOn w:val="a1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a9">
    <w:name w:val="caption"/>
    <w:basedOn w:val="a0"/>
    <w:next w:val="aa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aa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ab">
    <w:name w:val="annotation reference"/>
    <w:basedOn w:val="a1"/>
    <w:uiPriority w:val="99"/>
    <w:semiHidden/>
    <w:unhideWhenUsed/>
    <w:rsid w:val="00AB6715"/>
    <w:rPr>
      <w:sz w:val="16"/>
      <w:szCs w:val="16"/>
    </w:rPr>
  </w:style>
  <w:style w:type="paragraph" w:styleId="ac">
    <w:name w:val="annotation text"/>
    <w:basedOn w:val="a0"/>
    <w:link w:val="ad"/>
    <w:uiPriority w:val="99"/>
    <w:semiHidden/>
    <w:unhideWhenUsed/>
    <w:rsid w:val="00AB6715"/>
    <w:rPr>
      <w:sz w:val="20"/>
      <w:szCs w:val="20"/>
    </w:rPr>
  </w:style>
  <w:style w:type="character" w:customStyle="1" w:styleId="ad">
    <w:name w:val="Текст примечания Знак"/>
    <w:basedOn w:val="a1"/>
    <w:link w:val="ac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AB6715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af0">
    <w:name w:val="Emphasis"/>
    <w:basedOn w:val="a1"/>
    <w:uiPriority w:val="20"/>
    <w:qFormat/>
    <w:rsid w:val="00AB6715"/>
    <w:rPr>
      <w:rFonts w:ascii="Times New Roman" w:hAnsi="Times New Roman"/>
      <w:i/>
      <w:iCs/>
    </w:rPr>
  </w:style>
  <w:style w:type="character" w:styleId="af1">
    <w:name w:val="endnote reference"/>
    <w:basedOn w:val="a1"/>
    <w:uiPriority w:val="99"/>
    <w:semiHidden/>
    <w:unhideWhenUsed/>
    <w:rsid w:val="00AB6715"/>
    <w:rPr>
      <w:vertAlign w:val="superscript"/>
    </w:rPr>
  </w:style>
  <w:style w:type="paragraph" w:styleId="af2">
    <w:name w:val="endnote text"/>
    <w:basedOn w:val="a0"/>
    <w:link w:val="af3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3">
    <w:name w:val="Текст концевой сноски Знак"/>
    <w:basedOn w:val="a1"/>
    <w:link w:val="af2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af4">
    <w:name w:val="FollowedHyperlink"/>
    <w:basedOn w:val="a1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af5">
    <w:name w:val="footer"/>
    <w:basedOn w:val="a0"/>
    <w:link w:val="af6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af6">
    <w:name w:val="Нижний колонтитул Знак"/>
    <w:basedOn w:val="a1"/>
    <w:link w:val="af5"/>
    <w:uiPriority w:val="99"/>
    <w:rsid w:val="00AB6715"/>
    <w:rPr>
      <w:rFonts w:ascii="Times New Roman" w:hAnsi="Times New Roman"/>
      <w:sz w:val="24"/>
    </w:rPr>
  </w:style>
  <w:style w:type="character" w:styleId="af7">
    <w:name w:val="footnote reference"/>
    <w:basedOn w:val="a1"/>
    <w:uiPriority w:val="99"/>
    <w:semiHidden/>
    <w:unhideWhenUsed/>
    <w:rsid w:val="00AB6715"/>
    <w:rPr>
      <w:vertAlign w:val="superscript"/>
    </w:rPr>
  </w:style>
  <w:style w:type="paragraph" w:styleId="af8">
    <w:name w:val="footnote text"/>
    <w:basedOn w:val="a0"/>
    <w:link w:val="af9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af9">
    <w:name w:val="Текст сноски Знак"/>
    <w:basedOn w:val="a1"/>
    <w:link w:val="af8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afa">
    <w:name w:val="header"/>
    <w:basedOn w:val="a0"/>
    <w:link w:val="afb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afb">
    <w:name w:val="Верхний колонтитул Знак"/>
    <w:basedOn w:val="a1"/>
    <w:link w:val="afa"/>
    <w:uiPriority w:val="99"/>
    <w:rsid w:val="00AB6715"/>
    <w:rPr>
      <w:rFonts w:ascii="Times New Roman" w:hAnsi="Times New Roman"/>
      <w:b/>
      <w:sz w:val="24"/>
    </w:rPr>
  </w:style>
  <w:style w:type="paragraph" w:styleId="a">
    <w:name w:val="List Paragraph"/>
    <w:basedOn w:val="a0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afc">
    <w:name w:val="Hyperlink"/>
    <w:basedOn w:val="a1"/>
    <w:uiPriority w:val="99"/>
    <w:unhideWhenUsed/>
    <w:rsid w:val="00AB6715"/>
    <w:rPr>
      <w:color w:val="0000FF"/>
      <w:u w:val="single"/>
    </w:rPr>
  </w:style>
  <w:style w:type="character" w:styleId="afd">
    <w:name w:val="Intense Emphasis"/>
    <w:basedOn w:val="a1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afe">
    <w:name w:val="Intense Reference"/>
    <w:basedOn w:val="a1"/>
    <w:uiPriority w:val="32"/>
    <w:qFormat/>
    <w:rsid w:val="00AB6715"/>
    <w:rPr>
      <w:b/>
      <w:bCs/>
      <w:smallCaps/>
      <w:color w:val="auto"/>
      <w:spacing w:val="5"/>
    </w:rPr>
  </w:style>
  <w:style w:type="character" w:styleId="aff">
    <w:name w:val="line number"/>
    <w:basedOn w:val="a1"/>
    <w:uiPriority w:val="99"/>
    <w:semiHidden/>
    <w:unhideWhenUsed/>
    <w:rsid w:val="00AB6715"/>
  </w:style>
  <w:style w:type="character" w:customStyle="1" w:styleId="30">
    <w:name w:val="Заголовок 3 Знак"/>
    <w:basedOn w:val="a1"/>
    <w:link w:val="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40">
    <w:name w:val="Заголовок 4 Знак"/>
    <w:basedOn w:val="a1"/>
    <w:link w:val="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50">
    <w:name w:val="Заголовок 5 Знак"/>
    <w:basedOn w:val="a1"/>
    <w:link w:val="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aff0">
    <w:name w:val="Normal (Web)"/>
    <w:basedOn w:val="a0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21">
    <w:name w:val="Quote"/>
    <w:basedOn w:val="a0"/>
    <w:next w:val="a0"/>
    <w:link w:val="22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1"/>
    <w:link w:val="21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aff1">
    <w:name w:val="Strong"/>
    <w:basedOn w:val="a1"/>
    <w:uiPriority w:val="22"/>
    <w:qFormat/>
    <w:rsid w:val="00AB6715"/>
    <w:rPr>
      <w:rFonts w:ascii="Times New Roman" w:hAnsi="Times New Roman"/>
      <w:b/>
      <w:bCs/>
    </w:rPr>
  </w:style>
  <w:style w:type="character" w:styleId="aff2">
    <w:name w:val="Subtle Emphasis"/>
    <w:basedOn w:val="a1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aff3">
    <w:name w:val="Table Grid"/>
    <w:basedOn w:val="a2"/>
    <w:uiPriority w:val="59"/>
    <w:rsid w:val="00AB6715"/>
    <w:pPr>
      <w:spacing w:after="0" w:line="240" w:lineRule="auto"/>
    </w:pPr>
    <w:rPr>
      <w:rFonts w:asciiTheme="majorHAnsi" w:hAnsiTheme="majorHAns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4">
    <w:name w:val="Title"/>
    <w:basedOn w:val="a0"/>
    <w:next w:val="a0"/>
    <w:link w:val="aff5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aff5">
    <w:name w:val="Название Знак"/>
    <w:basedOn w:val="a1"/>
    <w:link w:val="aff4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aff4"/>
    <w:next w:val="aff4"/>
    <w:qFormat/>
    <w:rsid w:val="0001436A"/>
    <w:pPr>
      <w:spacing w:after="120"/>
    </w:pPr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tiff"/><Relationship Id="rId21" Type="http://schemas.openxmlformats.org/officeDocument/2006/relationships/image" Target="media/image13.tiff"/><Relationship Id="rId34" Type="http://schemas.openxmlformats.org/officeDocument/2006/relationships/image" Target="media/image26.tiff"/><Relationship Id="rId42" Type="http://schemas.openxmlformats.org/officeDocument/2006/relationships/image" Target="media/image34.tiff"/><Relationship Id="rId47" Type="http://schemas.openxmlformats.org/officeDocument/2006/relationships/image" Target="media/image39.tiff"/><Relationship Id="rId50" Type="http://schemas.openxmlformats.org/officeDocument/2006/relationships/image" Target="media/image42.tiff"/><Relationship Id="rId55" Type="http://schemas.openxmlformats.org/officeDocument/2006/relationships/image" Target="media/image47.tiff"/><Relationship Id="rId63" Type="http://schemas.openxmlformats.org/officeDocument/2006/relationships/image" Target="media/image55.tiff"/><Relationship Id="rId68" Type="http://schemas.openxmlformats.org/officeDocument/2006/relationships/image" Target="media/image60.tiff"/><Relationship Id="rId76" Type="http://schemas.openxmlformats.org/officeDocument/2006/relationships/image" Target="media/image68.tiff"/><Relationship Id="rId84" Type="http://schemas.openxmlformats.org/officeDocument/2006/relationships/image" Target="media/image76.tiff"/><Relationship Id="rId89" Type="http://schemas.openxmlformats.org/officeDocument/2006/relationships/image" Target="media/image81.tiff"/><Relationship Id="rId97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63.tiff"/><Relationship Id="rId92" Type="http://schemas.openxmlformats.org/officeDocument/2006/relationships/image" Target="media/image84.tiff"/><Relationship Id="rId2" Type="http://schemas.openxmlformats.org/officeDocument/2006/relationships/numbering" Target="numbering.xml"/><Relationship Id="rId16" Type="http://schemas.openxmlformats.org/officeDocument/2006/relationships/image" Target="media/image8.tiff"/><Relationship Id="rId29" Type="http://schemas.openxmlformats.org/officeDocument/2006/relationships/image" Target="media/image21.tiff"/><Relationship Id="rId11" Type="http://schemas.openxmlformats.org/officeDocument/2006/relationships/image" Target="media/image3.tiff"/><Relationship Id="rId24" Type="http://schemas.openxmlformats.org/officeDocument/2006/relationships/image" Target="media/image16.tiff"/><Relationship Id="rId32" Type="http://schemas.openxmlformats.org/officeDocument/2006/relationships/image" Target="media/image24.tiff"/><Relationship Id="rId37" Type="http://schemas.openxmlformats.org/officeDocument/2006/relationships/image" Target="media/image29.tiff"/><Relationship Id="rId40" Type="http://schemas.openxmlformats.org/officeDocument/2006/relationships/image" Target="media/image32.tiff"/><Relationship Id="rId45" Type="http://schemas.openxmlformats.org/officeDocument/2006/relationships/image" Target="media/image37.tiff"/><Relationship Id="rId53" Type="http://schemas.openxmlformats.org/officeDocument/2006/relationships/image" Target="media/image45.tiff"/><Relationship Id="rId58" Type="http://schemas.openxmlformats.org/officeDocument/2006/relationships/image" Target="media/image50.tiff"/><Relationship Id="rId66" Type="http://schemas.openxmlformats.org/officeDocument/2006/relationships/image" Target="media/image58.tiff"/><Relationship Id="rId74" Type="http://schemas.openxmlformats.org/officeDocument/2006/relationships/image" Target="media/image66.tiff"/><Relationship Id="rId79" Type="http://schemas.openxmlformats.org/officeDocument/2006/relationships/image" Target="media/image71.tiff"/><Relationship Id="rId87" Type="http://schemas.openxmlformats.org/officeDocument/2006/relationships/image" Target="media/image79.tiff"/><Relationship Id="rId5" Type="http://schemas.openxmlformats.org/officeDocument/2006/relationships/webSettings" Target="webSettings.xml"/><Relationship Id="rId61" Type="http://schemas.openxmlformats.org/officeDocument/2006/relationships/image" Target="media/image53.tiff"/><Relationship Id="rId82" Type="http://schemas.openxmlformats.org/officeDocument/2006/relationships/image" Target="media/image74.tiff"/><Relationship Id="rId90" Type="http://schemas.openxmlformats.org/officeDocument/2006/relationships/image" Target="media/image82.tiff"/><Relationship Id="rId95" Type="http://schemas.openxmlformats.org/officeDocument/2006/relationships/footer" Target="footer1.xml"/><Relationship Id="rId19" Type="http://schemas.openxmlformats.org/officeDocument/2006/relationships/image" Target="media/image11.tiff"/><Relationship Id="rId14" Type="http://schemas.openxmlformats.org/officeDocument/2006/relationships/image" Target="media/image6.tiff"/><Relationship Id="rId22" Type="http://schemas.openxmlformats.org/officeDocument/2006/relationships/image" Target="media/image14.tiff"/><Relationship Id="rId27" Type="http://schemas.openxmlformats.org/officeDocument/2006/relationships/image" Target="media/image19.tiff"/><Relationship Id="rId30" Type="http://schemas.openxmlformats.org/officeDocument/2006/relationships/image" Target="media/image22.tiff"/><Relationship Id="rId35" Type="http://schemas.openxmlformats.org/officeDocument/2006/relationships/image" Target="media/image27.tiff"/><Relationship Id="rId43" Type="http://schemas.openxmlformats.org/officeDocument/2006/relationships/image" Target="media/image35.tiff"/><Relationship Id="rId48" Type="http://schemas.openxmlformats.org/officeDocument/2006/relationships/image" Target="media/image40.tiff"/><Relationship Id="rId56" Type="http://schemas.openxmlformats.org/officeDocument/2006/relationships/image" Target="media/image48.tiff"/><Relationship Id="rId64" Type="http://schemas.openxmlformats.org/officeDocument/2006/relationships/image" Target="media/image56.tiff"/><Relationship Id="rId69" Type="http://schemas.openxmlformats.org/officeDocument/2006/relationships/image" Target="media/image61.tiff"/><Relationship Id="rId77" Type="http://schemas.openxmlformats.org/officeDocument/2006/relationships/image" Target="media/image69.tiff"/><Relationship Id="rId8" Type="http://schemas.openxmlformats.org/officeDocument/2006/relationships/hyperlink" Target="mailto:suchor@mail.ru" TargetMode="External"/><Relationship Id="rId51" Type="http://schemas.openxmlformats.org/officeDocument/2006/relationships/image" Target="media/image43.tiff"/><Relationship Id="rId72" Type="http://schemas.openxmlformats.org/officeDocument/2006/relationships/image" Target="media/image64.tiff"/><Relationship Id="rId80" Type="http://schemas.openxmlformats.org/officeDocument/2006/relationships/image" Target="media/image72.tiff"/><Relationship Id="rId85" Type="http://schemas.openxmlformats.org/officeDocument/2006/relationships/image" Target="media/image77.tiff"/><Relationship Id="rId93" Type="http://schemas.openxmlformats.org/officeDocument/2006/relationships/image" Target="media/image85.tiff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4.tiff"/><Relationship Id="rId17" Type="http://schemas.openxmlformats.org/officeDocument/2006/relationships/image" Target="media/image9.tiff"/><Relationship Id="rId25" Type="http://schemas.openxmlformats.org/officeDocument/2006/relationships/image" Target="media/image17.tiff"/><Relationship Id="rId33" Type="http://schemas.openxmlformats.org/officeDocument/2006/relationships/image" Target="media/image25.tiff"/><Relationship Id="rId38" Type="http://schemas.openxmlformats.org/officeDocument/2006/relationships/image" Target="media/image30.tiff"/><Relationship Id="rId46" Type="http://schemas.openxmlformats.org/officeDocument/2006/relationships/image" Target="media/image38.tiff"/><Relationship Id="rId59" Type="http://schemas.openxmlformats.org/officeDocument/2006/relationships/image" Target="media/image51.tiff"/><Relationship Id="rId67" Type="http://schemas.openxmlformats.org/officeDocument/2006/relationships/image" Target="media/image59.tiff"/><Relationship Id="rId20" Type="http://schemas.openxmlformats.org/officeDocument/2006/relationships/image" Target="media/image12.tiff"/><Relationship Id="rId41" Type="http://schemas.openxmlformats.org/officeDocument/2006/relationships/image" Target="media/image33.tiff"/><Relationship Id="rId54" Type="http://schemas.openxmlformats.org/officeDocument/2006/relationships/image" Target="media/image46.tiff"/><Relationship Id="rId62" Type="http://schemas.openxmlformats.org/officeDocument/2006/relationships/image" Target="media/image54.tiff"/><Relationship Id="rId70" Type="http://schemas.openxmlformats.org/officeDocument/2006/relationships/image" Target="media/image62.tiff"/><Relationship Id="rId75" Type="http://schemas.openxmlformats.org/officeDocument/2006/relationships/image" Target="media/image67.tiff"/><Relationship Id="rId83" Type="http://schemas.openxmlformats.org/officeDocument/2006/relationships/image" Target="media/image75.tiff"/><Relationship Id="rId88" Type="http://schemas.openxmlformats.org/officeDocument/2006/relationships/image" Target="media/image80.tiff"/><Relationship Id="rId91" Type="http://schemas.openxmlformats.org/officeDocument/2006/relationships/image" Target="media/image83.tiff"/><Relationship Id="rId9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tiff"/><Relationship Id="rId23" Type="http://schemas.openxmlformats.org/officeDocument/2006/relationships/image" Target="media/image15.tiff"/><Relationship Id="rId28" Type="http://schemas.openxmlformats.org/officeDocument/2006/relationships/image" Target="media/image20.tiff"/><Relationship Id="rId36" Type="http://schemas.openxmlformats.org/officeDocument/2006/relationships/image" Target="media/image28.tiff"/><Relationship Id="rId49" Type="http://schemas.openxmlformats.org/officeDocument/2006/relationships/image" Target="media/image41.tiff"/><Relationship Id="rId57" Type="http://schemas.openxmlformats.org/officeDocument/2006/relationships/image" Target="media/image49.tiff"/><Relationship Id="rId10" Type="http://schemas.openxmlformats.org/officeDocument/2006/relationships/image" Target="media/image2.tiff"/><Relationship Id="rId31" Type="http://schemas.openxmlformats.org/officeDocument/2006/relationships/image" Target="media/image23.tiff"/><Relationship Id="rId44" Type="http://schemas.openxmlformats.org/officeDocument/2006/relationships/image" Target="media/image36.tiff"/><Relationship Id="rId52" Type="http://schemas.openxmlformats.org/officeDocument/2006/relationships/image" Target="media/image44.tiff"/><Relationship Id="rId60" Type="http://schemas.openxmlformats.org/officeDocument/2006/relationships/image" Target="media/image52.tiff"/><Relationship Id="rId65" Type="http://schemas.openxmlformats.org/officeDocument/2006/relationships/image" Target="media/image57.tiff"/><Relationship Id="rId73" Type="http://schemas.openxmlformats.org/officeDocument/2006/relationships/image" Target="media/image65.tiff"/><Relationship Id="rId78" Type="http://schemas.openxmlformats.org/officeDocument/2006/relationships/image" Target="media/image70.tiff"/><Relationship Id="rId81" Type="http://schemas.openxmlformats.org/officeDocument/2006/relationships/image" Target="media/image73.tiff"/><Relationship Id="rId86" Type="http://schemas.openxmlformats.org/officeDocument/2006/relationships/image" Target="media/image78.tiff"/><Relationship Id="rId94" Type="http://schemas.openxmlformats.org/officeDocument/2006/relationships/header" Target="header1.xml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3" Type="http://schemas.openxmlformats.org/officeDocument/2006/relationships/image" Target="media/image5.tiff"/><Relationship Id="rId18" Type="http://schemas.openxmlformats.org/officeDocument/2006/relationships/image" Target="media/image10.tiff"/><Relationship Id="rId39" Type="http://schemas.openxmlformats.org/officeDocument/2006/relationships/image" Target="media/image31.tif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6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29F0EA45-CE52-46D7-885F-5768BD7D03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314</TotalTime>
  <Pages>29</Pages>
  <Words>1397</Words>
  <Characters>7963</Characters>
  <Application>Microsoft Office Word</Application>
  <DocSecurity>0</DocSecurity>
  <Lines>66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9342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 Media SA</dc:creator>
  <cp:lastModifiedBy>Maria Kushunina</cp:lastModifiedBy>
  <cp:revision>32</cp:revision>
  <cp:lastPrinted>2013-10-03T12:51:00Z</cp:lastPrinted>
  <dcterms:created xsi:type="dcterms:W3CDTF">2022-08-27T18:20:00Z</dcterms:created>
  <dcterms:modified xsi:type="dcterms:W3CDTF">2023-01-08T08:50:00Z</dcterms:modified>
</cp:coreProperties>
</file>